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C15E" w14:textId="6F1D8101" w:rsidR="0093205B" w:rsidRDefault="0027379C" w:rsidP="00BB7C75">
      <w:pPr>
        <w:pStyle w:val="Heading1"/>
      </w:pPr>
      <w:bookmarkStart w:id="0" w:name="_Toc67297986"/>
      <w:r w:rsidRPr="0027379C">
        <w:rPr>
          <w:rFonts w:eastAsia="Times New Roman"/>
        </w:rPr>
        <w:t>Cosmetology I</w:t>
      </w:r>
      <w:r w:rsidR="005E6856">
        <w:rPr>
          <w:rFonts w:eastAsia="Times New Roman"/>
        </w:rPr>
        <w:t>I</w:t>
      </w:r>
      <w:r w:rsidR="00F01158">
        <w:rPr>
          <w:rFonts w:eastAsia="Times New Roman"/>
        </w:rPr>
        <w:t>I</w:t>
      </w:r>
      <w:r w:rsidR="00442832" w:rsidRPr="0027379C">
        <w:rPr>
          <w:rFonts w:eastAsia="Times New Roman"/>
        </w:rPr>
        <w:t xml:space="preserve"> </w:t>
      </w:r>
      <w:bookmarkEnd w:id="0"/>
      <w:r w:rsidR="00BB7C75" w:rsidRPr="0027379C">
        <w:rPr>
          <w:rFonts w:eastAsia="Times New Roman"/>
        </w:rPr>
        <w:t>(</w:t>
      </w:r>
      <w:r w:rsidR="00D70D9B">
        <w:rPr>
          <w:rFonts w:eastAsia="Times New Roman"/>
        </w:rPr>
        <w:t>19101-III</w:t>
      </w:r>
      <w:r w:rsidR="00BB7C75" w:rsidRPr="0027379C">
        <w:rPr>
          <w:rFonts w:eastAsia="Times New Roman"/>
        </w:rPr>
        <w:t>)</w:t>
      </w:r>
      <w:r w:rsidR="0093205B" w:rsidRPr="0093205B">
        <w:t xml:space="preserve"> </w:t>
      </w:r>
    </w:p>
    <w:p w14:paraId="690BB67D" w14:textId="4E36C9D8" w:rsidR="006112FB" w:rsidRDefault="006112FB" w:rsidP="006112FB">
      <w:pPr>
        <w:spacing w:after="0"/>
        <w:rPr>
          <w:rFonts w:ascii="Times New Roman" w:hAnsi="Times New Roman" w:cs="Times New Roman"/>
          <w:b/>
          <w:bCs/>
          <w:sz w:val="24"/>
          <w:szCs w:val="24"/>
        </w:rPr>
      </w:pPr>
      <w:r>
        <w:rPr>
          <w:rFonts w:ascii="Times New Roman" w:hAnsi="Times New Roman" w:cs="Times New Roman"/>
          <w:b/>
          <w:bCs/>
          <w:sz w:val="24"/>
          <w:szCs w:val="24"/>
        </w:rPr>
        <w:t xml:space="preserve">Copyright: </w:t>
      </w:r>
      <w:r w:rsidR="009E3C13" w:rsidRPr="006112FB">
        <w:rPr>
          <w:rFonts w:ascii="Times New Roman" w:hAnsi="Times New Roman" w:cs="Times New Roman"/>
          <w:sz w:val="24"/>
          <w:szCs w:val="24"/>
        </w:rPr>
        <w:t>202</w:t>
      </w:r>
      <w:r w:rsidR="009E3C13">
        <w:rPr>
          <w:rFonts w:ascii="Times New Roman" w:hAnsi="Times New Roman" w:cs="Times New Roman"/>
          <w:sz w:val="24"/>
          <w:szCs w:val="24"/>
        </w:rPr>
        <w:t>6</w:t>
      </w:r>
    </w:p>
    <w:p w14:paraId="1A565E77" w14:textId="03DDA4E6" w:rsidR="00D70D9B" w:rsidRDefault="00D70D9B" w:rsidP="006112FB">
      <w:pPr>
        <w:spacing w:after="0"/>
        <w:rPr>
          <w:rFonts w:ascii="Times New Roman" w:hAnsi="Times New Roman" w:cs="Times New Roman"/>
          <w:b/>
          <w:bCs/>
          <w:sz w:val="24"/>
          <w:szCs w:val="24"/>
        </w:rPr>
      </w:pPr>
      <w:r>
        <w:rPr>
          <w:rFonts w:ascii="Times New Roman" w:hAnsi="Times New Roman" w:cs="Times New Roman"/>
          <w:b/>
          <w:bCs/>
          <w:sz w:val="24"/>
          <w:szCs w:val="24"/>
        </w:rPr>
        <w:t>Virginia Assignment Code:</w:t>
      </w:r>
      <w:r w:rsidRPr="00D70D9B">
        <w:rPr>
          <w:rFonts w:ascii="Times New Roman" w:hAnsi="Times New Roman" w:cs="Times New Roman"/>
          <w:sz w:val="24"/>
          <w:szCs w:val="24"/>
        </w:rPr>
        <w:t xml:space="preserve"> 8529</w:t>
      </w:r>
    </w:p>
    <w:p w14:paraId="3D62CC67" w14:textId="57002D48" w:rsidR="000D0045" w:rsidRPr="000D0045" w:rsidRDefault="000D0045" w:rsidP="006112FB">
      <w:pPr>
        <w:spacing w:after="0"/>
        <w:rPr>
          <w:rFonts w:ascii="Times New Roman" w:hAnsi="Times New Roman" w:cs="Times New Roman"/>
          <w:sz w:val="24"/>
          <w:szCs w:val="24"/>
        </w:rPr>
      </w:pPr>
      <w:r w:rsidRPr="000D0045">
        <w:rPr>
          <w:rFonts w:ascii="Times New Roman" w:hAnsi="Times New Roman" w:cs="Times New Roman"/>
          <w:b/>
          <w:bCs/>
          <w:sz w:val="24"/>
          <w:szCs w:val="24"/>
        </w:rPr>
        <w:t>Suggested Grade Level:</w:t>
      </w:r>
      <w:r w:rsidRPr="000D0045">
        <w:rPr>
          <w:rFonts w:ascii="Times New Roman" w:hAnsi="Times New Roman" w:cs="Times New Roman"/>
          <w:sz w:val="24"/>
          <w:szCs w:val="24"/>
        </w:rPr>
        <w:t> </w:t>
      </w:r>
      <w:r w:rsidR="00543621">
        <w:rPr>
          <w:rFonts w:ascii="Times New Roman" w:hAnsi="Times New Roman" w:cs="Times New Roman"/>
          <w:sz w:val="24"/>
          <w:szCs w:val="24"/>
        </w:rPr>
        <w:t xml:space="preserve">11, </w:t>
      </w:r>
      <w:r w:rsidRPr="000D0045">
        <w:rPr>
          <w:rFonts w:ascii="Times New Roman" w:hAnsi="Times New Roman" w:cs="Times New Roman"/>
          <w:sz w:val="24"/>
          <w:szCs w:val="24"/>
        </w:rPr>
        <w:t>12</w:t>
      </w:r>
    </w:p>
    <w:p w14:paraId="124869D5" w14:textId="77777777" w:rsidR="000D0045" w:rsidRPr="000D0045" w:rsidRDefault="000D0045" w:rsidP="006112FB">
      <w:pPr>
        <w:spacing w:after="0"/>
        <w:rPr>
          <w:rFonts w:ascii="Times New Roman" w:hAnsi="Times New Roman" w:cs="Times New Roman"/>
          <w:sz w:val="24"/>
          <w:szCs w:val="24"/>
        </w:rPr>
      </w:pPr>
      <w:r w:rsidRPr="000D0045">
        <w:rPr>
          <w:rFonts w:ascii="Times New Roman" w:hAnsi="Times New Roman" w:cs="Times New Roman"/>
          <w:b/>
          <w:bCs/>
          <w:sz w:val="24"/>
          <w:szCs w:val="24"/>
        </w:rPr>
        <w:t>Duration:</w:t>
      </w:r>
      <w:r w:rsidRPr="000D0045">
        <w:rPr>
          <w:rFonts w:ascii="Times New Roman" w:hAnsi="Times New Roman" w:cs="Times New Roman"/>
          <w:sz w:val="24"/>
          <w:szCs w:val="24"/>
        </w:rPr>
        <w:t> 36 weeks</w:t>
      </w:r>
    </w:p>
    <w:p w14:paraId="7F10BEC2" w14:textId="77777777" w:rsidR="000D0045" w:rsidRPr="000D0045" w:rsidRDefault="000D0045" w:rsidP="006112FB">
      <w:pPr>
        <w:spacing w:after="0"/>
        <w:rPr>
          <w:rFonts w:ascii="Times New Roman" w:hAnsi="Times New Roman" w:cs="Times New Roman"/>
          <w:sz w:val="24"/>
          <w:szCs w:val="24"/>
        </w:rPr>
      </w:pPr>
      <w:r w:rsidRPr="000D0045">
        <w:rPr>
          <w:rFonts w:ascii="Times New Roman" w:hAnsi="Times New Roman" w:cs="Times New Roman"/>
          <w:b/>
          <w:bCs/>
          <w:sz w:val="24"/>
          <w:szCs w:val="24"/>
        </w:rPr>
        <w:t>Hours: </w:t>
      </w:r>
      <w:r w:rsidRPr="000D0045">
        <w:rPr>
          <w:rFonts w:ascii="Times New Roman" w:hAnsi="Times New Roman" w:cs="Times New Roman"/>
          <w:sz w:val="24"/>
          <w:szCs w:val="24"/>
        </w:rPr>
        <w:t>280</w:t>
      </w:r>
    </w:p>
    <w:p w14:paraId="40730306" w14:textId="77777777" w:rsidR="000D0045" w:rsidRPr="000D0045" w:rsidRDefault="000D0045" w:rsidP="006112FB">
      <w:pPr>
        <w:spacing w:after="0"/>
        <w:rPr>
          <w:rFonts w:ascii="Times New Roman" w:hAnsi="Times New Roman" w:cs="Times New Roman"/>
          <w:sz w:val="24"/>
          <w:szCs w:val="24"/>
        </w:rPr>
      </w:pPr>
      <w:r w:rsidRPr="000D0045">
        <w:rPr>
          <w:rFonts w:ascii="Times New Roman" w:hAnsi="Times New Roman" w:cs="Times New Roman"/>
          <w:b/>
          <w:bCs/>
          <w:sz w:val="24"/>
          <w:szCs w:val="24"/>
        </w:rPr>
        <w:t>Credits: </w:t>
      </w:r>
      <w:r w:rsidRPr="000D0045">
        <w:rPr>
          <w:rFonts w:ascii="Times New Roman" w:hAnsi="Times New Roman" w:cs="Times New Roman"/>
          <w:sz w:val="24"/>
          <w:szCs w:val="24"/>
        </w:rPr>
        <w:t>2</w:t>
      </w:r>
    </w:p>
    <w:p w14:paraId="1747E269" w14:textId="77777777" w:rsidR="000D0045" w:rsidRPr="000D0045" w:rsidRDefault="000D0045" w:rsidP="006112FB">
      <w:pPr>
        <w:spacing w:after="0"/>
        <w:rPr>
          <w:rFonts w:ascii="Times New Roman" w:hAnsi="Times New Roman" w:cs="Times New Roman"/>
          <w:sz w:val="24"/>
          <w:szCs w:val="24"/>
        </w:rPr>
      </w:pPr>
      <w:r w:rsidRPr="000D0045">
        <w:rPr>
          <w:rFonts w:ascii="Times New Roman" w:hAnsi="Times New Roman" w:cs="Times New Roman"/>
          <w:b/>
          <w:bCs/>
          <w:sz w:val="24"/>
          <w:szCs w:val="24"/>
        </w:rPr>
        <w:t>Prerequisites:</w:t>
      </w:r>
      <w:r w:rsidRPr="000D0045">
        <w:rPr>
          <w:rFonts w:ascii="Times New Roman" w:hAnsi="Times New Roman" w:cs="Times New Roman"/>
          <w:sz w:val="24"/>
          <w:szCs w:val="24"/>
        </w:rPr>
        <w:t> 8528</w:t>
      </w:r>
    </w:p>
    <w:p w14:paraId="6E1A7C53" w14:textId="77777777" w:rsidR="00D70D9B" w:rsidRPr="00D70D9B" w:rsidRDefault="00D70D9B" w:rsidP="00D70D9B">
      <w:pPr>
        <w:rPr>
          <w:rFonts w:ascii="Times New Roman" w:hAnsi="Times New Roman" w:cs="Times New Roman"/>
          <w:b/>
          <w:bCs/>
          <w:sz w:val="24"/>
          <w:szCs w:val="24"/>
        </w:rPr>
      </w:pPr>
      <w:r w:rsidRPr="00D70D9B">
        <w:rPr>
          <w:rFonts w:ascii="Times New Roman" w:hAnsi="Times New Roman" w:cs="Times New Roman"/>
          <w:b/>
          <w:bCs/>
          <w:sz w:val="24"/>
          <w:szCs w:val="24"/>
        </w:rPr>
        <w:t>CTSO: </w:t>
      </w:r>
      <w:r w:rsidRPr="00D70D9B">
        <w:rPr>
          <w:rFonts w:ascii="Times New Roman" w:hAnsi="Times New Roman" w:cs="Times New Roman"/>
          <w:sz w:val="24"/>
          <w:szCs w:val="24"/>
        </w:rPr>
        <w:t>SkillsUSA</w:t>
      </w:r>
    </w:p>
    <w:p w14:paraId="2684F02F" w14:textId="77777777" w:rsidR="000D0045" w:rsidRPr="000D0045" w:rsidRDefault="000D0045" w:rsidP="006112FB">
      <w:pPr>
        <w:spacing w:after="0"/>
        <w:rPr>
          <w:rFonts w:ascii="Times New Roman" w:hAnsi="Times New Roman" w:cs="Times New Roman"/>
          <w:sz w:val="24"/>
          <w:szCs w:val="24"/>
        </w:rPr>
      </w:pPr>
      <w:r w:rsidRPr="000D0045">
        <w:rPr>
          <w:rFonts w:ascii="Times New Roman" w:hAnsi="Times New Roman" w:cs="Times New Roman"/>
          <w:b/>
          <w:bCs/>
          <w:sz w:val="24"/>
          <w:szCs w:val="24"/>
        </w:rPr>
        <w:t>Course Description:</w:t>
      </w:r>
    </w:p>
    <w:p w14:paraId="54FEF584" w14:textId="02C757FF" w:rsidR="000D0045" w:rsidRDefault="000D0045" w:rsidP="000D0045">
      <w:pPr>
        <w:rPr>
          <w:rFonts w:ascii="Times New Roman" w:hAnsi="Times New Roman" w:cs="Times New Roman"/>
          <w:sz w:val="24"/>
          <w:szCs w:val="24"/>
        </w:rPr>
      </w:pPr>
      <w:r w:rsidRPr="000D0045">
        <w:rPr>
          <w:rFonts w:ascii="Times New Roman" w:hAnsi="Times New Roman" w:cs="Times New Roman"/>
          <w:sz w:val="24"/>
          <w:szCs w:val="24"/>
        </w:rPr>
        <w:t xml:space="preserve">In this advanced course, students build on </w:t>
      </w:r>
      <w:r w:rsidR="004E4C57">
        <w:rPr>
          <w:rFonts w:ascii="Times New Roman" w:hAnsi="Times New Roman" w:cs="Times New Roman"/>
          <w:sz w:val="24"/>
          <w:szCs w:val="24"/>
        </w:rPr>
        <w:t xml:space="preserve">the </w:t>
      </w:r>
      <w:r w:rsidRPr="000D0045">
        <w:rPr>
          <w:rFonts w:ascii="Times New Roman" w:hAnsi="Times New Roman" w:cs="Times New Roman"/>
          <w:sz w:val="24"/>
          <w:szCs w:val="24"/>
        </w:rPr>
        <w:t>foundation of science and practice in cosmetology to increase proficiency in hair cutting and styling on live models</w:t>
      </w:r>
      <w:r w:rsidR="00543621">
        <w:rPr>
          <w:rFonts w:ascii="Times New Roman" w:hAnsi="Times New Roman" w:cs="Times New Roman"/>
          <w:sz w:val="24"/>
          <w:szCs w:val="24"/>
        </w:rPr>
        <w:t xml:space="preserve"> and mannequins</w:t>
      </w:r>
      <w:r w:rsidRPr="000D0045">
        <w:rPr>
          <w:rFonts w:ascii="Times New Roman" w:hAnsi="Times New Roman" w:cs="Times New Roman"/>
          <w:sz w:val="24"/>
          <w:szCs w:val="24"/>
        </w:rPr>
        <w:t xml:space="preserve">, with attention to professionalism, client consultation, safety, and infection control. Students are trained in chemical texture services and advanced hair coloring techniques. They develop artistic skills with wigs and hair additions. In addition, </w:t>
      </w:r>
      <w:r w:rsidR="004E4C57">
        <w:rPr>
          <w:rFonts w:ascii="Times New Roman" w:hAnsi="Times New Roman" w:cs="Times New Roman"/>
          <w:sz w:val="24"/>
          <w:szCs w:val="24"/>
        </w:rPr>
        <w:t>they</w:t>
      </w:r>
      <w:r w:rsidR="004E4C57" w:rsidRPr="000D0045">
        <w:rPr>
          <w:rFonts w:ascii="Times New Roman" w:hAnsi="Times New Roman" w:cs="Times New Roman"/>
          <w:sz w:val="24"/>
          <w:szCs w:val="24"/>
        </w:rPr>
        <w:t xml:space="preserve"> </w:t>
      </w:r>
      <w:r w:rsidRPr="000D0045">
        <w:rPr>
          <w:rFonts w:ascii="Times New Roman" w:hAnsi="Times New Roman" w:cs="Times New Roman"/>
          <w:sz w:val="24"/>
          <w:szCs w:val="24"/>
        </w:rPr>
        <w:t xml:space="preserve">learn to care for skin, hands, and feet, developing experience in providing facials, manicures, pedicures, and nail enhancements. An advanced business management unit focuses on managing the salon. </w:t>
      </w:r>
      <w:r w:rsidR="004E4C57">
        <w:rPr>
          <w:rFonts w:ascii="Times New Roman" w:hAnsi="Times New Roman" w:cs="Times New Roman"/>
          <w:sz w:val="24"/>
          <w:szCs w:val="24"/>
        </w:rPr>
        <w:t>C</w:t>
      </w:r>
      <w:r w:rsidRPr="000D0045">
        <w:rPr>
          <w:rFonts w:ascii="Times New Roman" w:hAnsi="Times New Roman" w:cs="Times New Roman"/>
          <w:sz w:val="24"/>
          <w:szCs w:val="24"/>
        </w:rPr>
        <w:t>ompletion prepares the student for the Virginia State Licensing Exam.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01B4DC7C" w14:textId="77777777" w:rsidR="00751812" w:rsidRPr="00697F03" w:rsidRDefault="00751812" w:rsidP="00751812">
      <w:pPr>
        <w:spacing w:after="0"/>
        <w:rPr>
          <w:rFonts w:ascii="Times New Roman" w:hAnsi="Times New Roman" w:cs="Times New Roman"/>
          <w:sz w:val="24"/>
          <w:szCs w:val="24"/>
        </w:rPr>
      </w:pPr>
      <w:r w:rsidRPr="00697F03">
        <w:rPr>
          <w:rFonts w:ascii="Times New Roman" w:hAnsi="Times New Roman" w:cs="Times New Roman"/>
          <w:b/>
          <w:bCs/>
          <w:sz w:val="24"/>
          <w:szCs w:val="24"/>
        </w:rPr>
        <w:t>Note:</w:t>
      </w:r>
    </w:p>
    <w:p w14:paraId="127B36B3" w14:textId="77777777" w:rsidR="00751812" w:rsidRPr="00697F03" w:rsidRDefault="00751812" w:rsidP="00751812">
      <w:pPr>
        <w:spacing w:after="0"/>
        <w:rPr>
          <w:rFonts w:ascii="Times New Roman" w:hAnsi="Times New Roman" w:cs="Times New Roman"/>
          <w:sz w:val="24"/>
          <w:szCs w:val="24"/>
        </w:rPr>
      </w:pPr>
      <w:r w:rsidRPr="00697F03">
        <w:rPr>
          <w:rFonts w:ascii="Times New Roman" w:hAnsi="Times New Roman" w:cs="Times New Roman"/>
          <w:sz w:val="24"/>
          <w:szCs w:val="24"/>
        </w:rPr>
        <w:t>The Virginia Administrative Code regulates the class size for this course. For additional information, see </w:t>
      </w:r>
      <w:hyperlink r:id="rId8" w:tgtFrame="_blank" w:history="1">
        <w:r w:rsidRPr="00697F03">
          <w:rPr>
            <w:rStyle w:val="Hyperlink"/>
            <w:rFonts w:ascii="Times New Roman" w:hAnsi="Times New Roman" w:cs="Times New Roman"/>
            <w:sz w:val="24"/>
            <w:szCs w:val="24"/>
          </w:rPr>
          <w:t>8VAC20-120-150</w:t>
        </w:r>
      </w:hyperlink>
      <w:r w:rsidRPr="00697F03">
        <w:rPr>
          <w:rFonts w:ascii="Times New Roman" w:hAnsi="Times New Roman" w:cs="Times New Roman"/>
          <w:sz w:val="24"/>
          <w:szCs w:val="24"/>
        </w:rPr>
        <w:t xml:space="preserve">, "Maximum class size," or contact the </w:t>
      </w:r>
      <w:r w:rsidRPr="001227B9">
        <w:rPr>
          <w:rFonts w:ascii="Times New Roman" w:hAnsi="Times New Roman" w:cs="Times New Roman"/>
          <w:sz w:val="24"/>
          <w:szCs w:val="24"/>
        </w:rPr>
        <w:t xml:space="preserve">Virginia Department of Education Office of Career and Technical Education </w:t>
      </w:r>
      <w:r w:rsidRPr="00697F03">
        <w:rPr>
          <w:rFonts w:ascii="Times New Roman" w:hAnsi="Times New Roman" w:cs="Times New Roman"/>
          <w:sz w:val="24"/>
          <w:szCs w:val="24"/>
        </w:rPr>
        <w:t>at </w:t>
      </w:r>
      <w:hyperlink r:id="rId9" w:history="1">
        <w:r w:rsidRPr="00697F03">
          <w:rPr>
            <w:rStyle w:val="Hyperlink"/>
            <w:rFonts w:ascii="Times New Roman" w:hAnsi="Times New Roman" w:cs="Times New Roman"/>
            <w:sz w:val="24"/>
            <w:szCs w:val="24"/>
          </w:rPr>
          <w:t>cte@doe.virginia.gov</w:t>
        </w:r>
      </w:hyperlink>
      <w:r w:rsidRPr="00697F03">
        <w:rPr>
          <w:rFonts w:ascii="Times New Roman" w:hAnsi="Times New Roman" w:cs="Times New Roman"/>
          <w:sz w:val="24"/>
          <w:szCs w:val="24"/>
        </w:rPr>
        <w:t>.</w:t>
      </w:r>
    </w:p>
    <w:p w14:paraId="1BEE269B" w14:textId="77777777" w:rsidR="00751812" w:rsidRDefault="00751812" w:rsidP="00751812">
      <w:pPr>
        <w:spacing w:after="0"/>
        <w:rPr>
          <w:rFonts w:ascii="Times New Roman" w:hAnsi="Times New Roman" w:cs="Times New Roman"/>
          <w:b/>
          <w:bCs/>
          <w:sz w:val="24"/>
          <w:szCs w:val="24"/>
        </w:rPr>
      </w:pPr>
    </w:p>
    <w:p w14:paraId="1A4BCDEB" w14:textId="77777777" w:rsidR="00751812" w:rsidRPr="001227B9" w:rsidRDefault="00751812" w:rsidP="00751812">
      <w:pPr>
        <w:spacing w:after="0"/>
        <w:rPr>
          <w:rFonts w:ascii="Times New Roman" w:hAnsi="Times New Roman" w:cs="Times New Roman"/>
          <w:sz w:val="24"/>
          <w:szCs w:val="24"/>
        </w:rPr>
      </w:pPr>
      <w:r w:rsidRPr="001227B9">
        <w:rPr>
          <w:rFonts w:ascii="Times New Roman" w:hAnsi="Times New Roman" w:cs="Times New Roman"/>
          <w:b/>
          <w:bCs/>
          <w:sz w:val="24"/>
          <w:szCs w:val="24"/>
        </w:rPr>
        <w:t>Note:</w:t>
      </w:r>
    </w:p>
    <w:p w14:paraId="69278064" w14:textId="77777777" w:rsidR="00751812" w:rsidRPr="001227B9" w:rsidRDefault="00751812" w:rsidP="00751812">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Cosmetology students must satisfy a minimum of 840 hours of instruction in a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tgtFrame="_blank" w:history="1">
        <w:r w:rsidRPr="001227B9">
          <w:rPr>
            <w:rFonts w:ascii="Times New Roman" w:eastAsia="Times New Roman" w:hAnsi="Times New Roman" w:cs="Times New Roman"/>
            <w:color w:val="054985"/>
            <w:sz w:val="24"/>
            <w:szCs w:val="24"/>
            <w:u w:val="single"/>
          </w:rPr>
          <w:t>Superintendent's Memo 075-16</w:t>
        </w:r>
      </w:hyperlink>
      <w:hyperlink r:id="rId11" w:tgtFrame="_blank" w:tooltip="Open this document with ReadSpeaker docReader" w:history="1">
        <w:r w:rsidRPr="001227B9">
          <w:rPr>
            <w:rFonts w:ascii="Times New Roman" w:eastAsia="Times New Roman" w:hAnsi="Times New Roman" w:cs="Times New Roman"/>
            <w:color w:val="054985"/>
            <w:sz w:val="24"/>
            <w:szCs w:val="24"/>
            <w:u w:val="single"/>
          </w:rPr>
          <w:t> </w:t>
        </w:r>
      </w:hyperlink>
      <w:r w:rsidRPr="001227B9">
        <w:rPr>
          <w:rFonts w:ascii="Times New Roman" w:eastAsia="Times New Roman" w:hAnsi="Times New Roman" w:cs="Times New Roman"/>
          <w:color w:val="273540"/>
          <w:sz w:val="24"/>
          <w:szCs w:val="24"/>
        </w:rPr>
        <w:t>and </w:t>
      </w:r>
      <w:hyperlink r:id="rId12" w:tgtFrame="_blank" w:history="1">
        <w:r w:rsidRPr="001227B9">
          <w:rPr>
            <w:rFonts w:ascii="Times New Roman" w:eastAsia="Times New Roman" w:hAnsi="Times New Roman" w:cs="Times New Roman"/>
            <w:color w:val="054985"/>
            <w:sz w:val="24"/>
            <w:szCs w:val="24"/>
            <w:u w:val="single"/>
          </w:rPr>
          <w:t>Superintendent's Memo 072-17</w:t>
        </w:r>
      </w:hyperlink>
      <w:r w:rsidRPr="001227B9">
        <w:rPr>
          <w:rFonts w:ascii="Times New Roman" w:eastAsia="Times New Roman" w:hAnsi="Times New Roman" w:cs="Times New Roman"/>
          <w:color w:val="273540"/>
          <w:sz w:val="24"/>
          <w:szCs w:val="24"/>
        </w:rPr>
        <w:t>.</w:t>
      </w:r>
      <w:r>
        <w:rPr>
          <w:rFonts w:ascii="Times New Roman" w:eastAsia="Times New Roman" w:hAnsi="Times New Roman" w:cs="Times New Roman"/>
          <w:color w:val="273540"/>
          <w:sz w:val="24"/>
          <w:szCs w:val="24"/>
        </w:rPr>
        <w:t xml:space="preserve"> </w:t>
      </w:r>
    </w:p>
    <w:p w14:paraId="2B757C3B" w14:textId="77777777" w:rsidR="00751812" w:rsidRPr="001227B9" w:rsidRDefault="00751812" w:rsidP="00751812">
      <w:pPr>
        <w:spacing w:after="0"/>
        <w:rPr>
          <w:rFonts w:ascii="Times New Roman" w:hAnsi="Times New Roman" w:cs="Times New Roman"/>
          <w:b/>
          <w:bCs/>
          <w:sz w:val="24"/>
          <w:szCs w:val="24"/>
        </w:rPr>
      </w:pPr>
    </w:p>
    <w:p w14:paraId="552BBF98" w14:textId="77777777" w:rsidR="00751812" w:rsidRPr="001227B9" w:rsidRDefault="00751812" w:rsidP="00751812">
      <w:pPr>
        <w:spacing w:after="0" w:line="240" w:lineRule="auto"/>
        <w:rPr>
          <w:rFonts w:ascii="Times New Roman" w:hAnsi="Times New Roman" w:cs="Times New Roman"/>
          <w:b/>
          <w:sz w:val="24"/>
          <w:szCs w:val="24"/>
        </w:rPr>
      </w:pPr>
      <w:r w:rsidRPr="001227B9">
        <w:rPr>
          <w:rFonts w:ascii="Times New Roman" w:hAnsi="Times New Roman" w:cs="Times New Roman"/>
          <w:b/>
          <w:sz w:val="24"/>
          <w:szCs w:val="24"/>
        </w:rPr>
        <w:t>Note:</w:t>
      </w:r>
    </w:p>
    <w:p w14:paraId="0A621419" w14:textId="77777777" w:rsidR="00751812" w:rsidRPr="001227B9" w:rsidRDefault="00751812" w:rsidP="00751812">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Effective July 1, 2025, </w:t>
      </w:r>
      <w:hyperlink r:id="rId13" w:tgtFrame="_blank" w:history="1">
        <w:r w:rsidRPr="001227B9">
          <w:rPr>
            <w:rFonts w:ascii="Times New Roman" w:eastAsia="Times New Roman" w:hAnsi="Times New Roman" w:cs="Times New Roman"/>
            <w:color w:val="054985"/>
            <w:sz w:val="24"/>
            <w:szCs w:val="24"/>
            <w:u w:val="single"/>
          </w:rPr>
          <w:t>Section 54.1-700</w:t>
        </w:r>
      </w:hyperlink>
      <w:r w:rsidRPr="001227B9">
        <w:rPr>
          <w:rFonts w:ascii="Times New Roman" w:eastAsia="Times New Roman" w:hAnsi="Times New Roman" w:cs="Times New Roman"/>
          <w:color w:val="273540"/>
          <w:sz w:val="24"/>
          <w:szCs w:val="24"/>
        </w:rPr>
        <w:t> of the Code of Virginia updated the definitions of cosmetologist and cosmetology to clarify that cosmetic treatments are not included in these definitions. As a result, straight razor shaving and body treatments will no longer be in the scope of the cosmetology program. For additional information, reference </w:t>
      </w:r>
      <w:hyperlink r:id="rId14" w:tgtFrame="_blank" w:history="1">
        <w:r w:rsidRPr="001227B9">
          <w:rPr>
            <w:rFonts w:ascii="Times New Roman" w:eastAsia="Times New Roman" w:hAnsi="Times New Roman" w:cs="Times New Roman"/>
            <w:color w:val="054985"/>
            <w:sz w:val="24"/>
            <w:szCs w:val="24"/>
            <w:u w:val="single"/>
          </w:rPr>
          <w:t>18VAC41-20-210</w:t>
        </w:r>
      </w:hyperlink>
      <w:r w:rsidRPr="001227B9">
        <w:rPr>
          <w:rFonts w:ascii="Times New Roman" w:eastAsia="Times New Roman" w:hAnsi="Times New Roman" w:cs="Times New Roman"/>
          <w:color w:val="273540"/>
          <w:sz w:val="24"/>
          <w:szCs w:val="24"/>
        </w:rPr>
        <w:t> for curriculum requirements and </w:t>
      </w:r>
      <w:hyperlink r:id="rId15" w:tgtFrame="_blank" w:history="1">
        <w:r w:rsidRPr="001227B9">
          <w:rPr>
            <w:rFonts w:ascii="Times New Roman" w:eastAsia="Times New Roman" w:hAnsi="Times New Roman" w:cs="Times New Roman"/>
            <w:color w:val="054985"/>
            <w:sz w:val="24"/>
            <w:szCs w:val="24"/>
            <w:u w:val="single"/>
          </w:rPr>
          <w:t>18VAC41-20-220</w:t>
        </w:r>
      </w:hyperlink>
      <w:r w:rsidRPr="001227B9">
        <w:rPr>
          <w:rFonts w:ascii="Times New Roman" w:eastAsia="Times New Roman" w:hAnsi="Times New Roman" w:cs="Times New Roman"/>
          <w:color w:val="273540"/>
          <w:sz w:val="24"/>
          <w:szCs w:val="24"/>
        </w:rPr>
        <w:t> for practical performance requirements.</w:t>
      </w:r>
    </w:p>
    <w:p w14:paraId="009F467D" w14:textId="77777777" w:rsidR="00751812" w:rsidRDefault="00751812" w:rsidP="00072919">
      <w:pPr>
        <w:spacing w:after="0"/>
        <w:rPr>
          <w:rFonts w:ascii="Times New Roman" w:hAnsi="Times New Roman" w:cs="Times New Roman"/>
          <w:b/>
          <w:bCs/>
          <w:sz w:val="24"/>
          <w:szCs w:val="24"/>
        </w:rPr>
      </w:pPr>
    </w:p>
    <w:p w14:paraId="4C371321" w14:textId="0A913B5E" w:rsidR="00072919" w:rsidRPr="00AC0AA2" w:rsidRDefault="00072919" w:rsidP="00072919">
      <w:pPr>
        <w:spacing w:after="0"/>
        <w:rPr>
          <w:rFonts w:ascii="Times New Roman" w:hAnsi="Times New Roman" w:cs="Times New Roman"/>
          <w:b/>
          <w:bCs/>
          <w:sz w:val="24"/>
          <w:szCs w:val="24"/>
        </w:rPr>
      </w:pPr>
      <w:r w:rsidRPr="00AC0AA2">
        <w:rPr>
          <w:rFonts w:ascii="Times New Roman" w:hAnsi="Times New Roman" w:cs="Times New Roman"/>
          <w:b/>
          <w:bCs/>
          <w:sz w:val="24"/>
          <w:szCs w:val="24"/>
        </w:rPr>
        <w:t>Credentials, Course Sequences, and Career Clusters/Pathways can be found here:</w:t>
      </w:r>
    </w:p>
    <w:p w14:paraId="7BB730DE" w14:textId="7838B5B3" w:rsidR="000D0045" w:rsidRPr="00072919" w:rsidRDefault="00072919" w:rsidP="00072919">
      <w:pPr>
        <w:tabs>
          <w:tab w:val="left" w:pos="5610"/>
        </w:tabs>
        <w:rPr>
          <w:rFonts w:ascii="Times New Roman" w:hAnsi="Times New Roman" w:cs="Times New Roman"/>
        </w:rPr>
      </w:pPr>
      <w:hyperlink r:id="rId16" w:tgtFrame="_blank" w:history="1">
        <w:r w:rsidRPr="00AC0AA2">
          <w:rPr>
            <w:rStyle w:val="Hyperlink"/>
            <w:rFonts w:ascii="Times New Roman" w:hAnsi="Times New Roman" w:cs="Times New Roman"/>
          </w:rPr>
          <w:t>https://www.cteresource.org/career-clusters/human-services/cosmetology-iii/</w:t>
        </w:r>
      </w:hyperlink>
    </w:p>
    <w:p w14:paraId="04816B0D" w14:textId="5724BB83" w:rsidR="005E37E4" w:rsidRDefault="00B91F82" w:rsidP="005E37E4">
      <w:pPr>
        <w:tabs>
          <w:tab w:val="left" w:pos="5610"/>
        </w:tabs>
      </w:pPr>
      <w:r w:rsidRPr="00B91F82">
        <w:rPr>
          <w:rFonts w:ascii="Times New Roman" w:hAnsi="Times New Roman" w:cs="Times New Roman"/>
          <w:sz w:val="24"/>
          <w:szCs w:val="24"/>
        </w:rPr>
        <w:lastRenderedPageBreak/>
        <w:t xml:space="preserve">*Jump to </w:t>
      </w:r>
      <w:bookmarkStart w:id="1" w:name="demonstratingsafetysanitationanddiseasec"/>
      <w:r w:rsidRPr="00B91F82">
        <w:rPr>
          <w:rFonts w:ascii="Times New Roman" w:hAnsi="Times New Roman" w:cs="Times New Roman"/>
          <w:sz w:val="24"/>
          <w:szCs w:val="24"/>
        </w:rPr>
        <w:fldChar w:fldCharType="begin"/>
      </w:r>
      <w:r w:rsidRPr="00B91F82">
        <w:rPr>
          <w:rFonts w:ascii="Times New Roman" w:hAnsi="Times New Roman" w:cs="Times New Roman"/>
          <w:sz w:val="24"/>
          <w:szCs w:val="24"/>
        </w:rPr>
        <w:instrText>HYPERLINK  \l "demonstratingsafetysanitationanddiseasec"</w:instrText>
      </w:r>
      <w:r w:rsidRPr="00B91F82">
        <w:rPr>
          <w:rFonts w:ascii="Times New Roman" w:hAnsi="Times New Roman" w:cs="Times New Roman"/>
          <w:sz w:val="24"/>
          <w:szCs w:val="24"/>
        </w:rPr>
      </w:r>
      <w:r w:rsidRPr="00B91F82">
        <w:rPr>
          <w:rFonts w:ascii="Times New Roman" w:hAnsi="Times New Roman" w:cs="Times New Roman"/>
          <w:sz w:val="24"/>
          <w:szCs w:val="24"/>
        </w:rPr>
        <w:fldChar w:fldCharType="separate"/>
      </w:r>
      <w:bookmarkEnd w:id="1"/>
      <w:r w:rsidRPr="00B91F82">
        <w:rPr>
          <w:rStyle w:val="Hyperlink"/>
          <w:rFonts w:ascii="Times New Roman" w:hAnsi="Times New Roman" w:cs="Times New Roman"/>
          <w:sz w:val="24"/>
          <w:szCs w:val="24"/>
        </w:rPr>
        <w:t>Cosmetology</w:t>
      </w:r>
      <w:r w:rsidRPr="00B91F82">
        <w:rPr>
          <w:rFonts w:ascii="Times New Roman" w:hAnsi="Times New Roman" w:cs="Times New Roman"/>
          <w:sz w:val="24"/>
          <w:szCs w:val="24"/>
        </w:rPr>
        <w:fldChar w:fldCharType="end"/>
      </w:r>
      <w:r w:rsidRPr="00B91F82">
        <w:rPr>
          <w:rFonts w:ascii="Times New Roman" w:hAnsi="Times New Roman" w:cs="Times New Roman"/>
          <w:sz w:val="24"/>
          <w:szCs w:val="24"/>
        </w:rPr>
        <w:t xml:space="preserve"> III-specific content.</w:t>
      </w:r>
      <w:r w:rsidR="005E37E4">
        <w:tab/>
      </w:r>
    </w:p>
    <w:tbl>
      <w:tblPr>
        <w:tblStyle w:val="TableGrid"/>
        <w:tblW w:w="5000" w:type="pct"/>
        <w:tblLayout w:type="fixed"/>
        <w:tblCellMar>
          <w:left w:w="115" w:type="dxa"/>
          <w:right w:w="115" w:type="dxa"/>
        </w:tblCellMar>
        <w:tblLook w:val="04A0" w:firstRow="1" w:lastRow="0" w:firstColumn="1" w:lastColumn="0" w:noHBand="0" w:noVBand="1"/>
      </w:tblPr>
      <w:tblGrid>
        <w:gridCol w:w="625"/>
        <w:gridCol w:w="2937"/>
        <w:gridCol w:w="3633"/>
        <w:gridCol w:w="3510"/>
        <w:gridCol w:w="2949"/>
        <w:gridCol w:w="2530"/>
        <w:gridCol w:w="2526"/>
      </w:tblGrid>
      <w:tr w:rsidR="00384004" w:rsidRPr="009C4A1C" w14:paraId="133AA02B" w14:textId="04959CC2" w:rsidTr="00384004">
        <w:trPr>
          <w:tblHeader/>
        </w:trPr>
        <w:tc>
          <w:tcPr>
            <w:tcW w:w="167" w:type="pct"/>
            <w:tcBorders>
              <w:bottom w:val="single" w:sz="4" w:space="0" w:color="auto"/>
            </w:tcBorders>
            <w:shd w:val="clear" w:color="auto" w:fill="000000" w:themeFill="text1"/>
          </w:tcPr>
          <w:p w14:paraId="64E4C81E" w14:textId="77777777" w:rsidR="00384004" w:rsidRPr="009C4A1C" w:rsidRDefault="00384004" w:rsidP="001323C7">
            <w:pPr>
              <w:rPr>
                <w:rFonts w:ascii="Times New Roman" w:eastAsia="Times New Roman" w:hAnsi="Times New Roman" w:cs="Times New Roman"/>
                <w:b/>
                <w:bCs/>
                <w:sz w:val="24"/>
                <w:szCs w:val="24"/>
              </w:rPr>
            </w:pPr>
          </w:p>
        </w:tc>
        <w:tc>
          <w:tcPr>
            <w:tcW w:w="785" w:type="pct"/>
            <w:tcBorders>
              <w:bottom w:val="single" w:sz="4" w:space="0" w:color="auto"/>
            </w:tcBorders>
            <w:shd w:val="clear" w:color="auto" w:fill="000000" w:themeFill="text1"/>
            <w:tcMar>
              <w:top w:w="43" w:type="dxa"/>
              <w:left w:w="115" w:type="dxa"/>
              <w:bottom w:w="43" w:type="dxa"/>
              <w:right w:w="115" w:type="dxa"/>
            </w:tcMar>
          </w:tcPr>
          <w:p w14:paraId="37DE24A1" w14:textId="77777777" w:rsidR="00384004" w:rsidRPr="009C4A1C" w:rsidRDefault="00384004" w:rsidP="001323C7">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r>
              <w:rPr>
                <w:rFonts w:ascii="Times New Roman" w:eastAsia="Times New Roman" w:hAnsi="Times New Roman" w:cs="Times New Roman"/>
                <w:b/>
                <w:bCs/>
                <w:sz w:val="24"/>
                <w:szCs w:val="24"/>
              </w:rPr>
              <w:t>/Competency</w:t>
            </w:r>
          </w:p>
        </w:tc>
        <w:tc>
          <w:tcPr>
            <w:tcW w:w="971" w:type="pct"/>
            <w:tcBorders>
              <w:bottom w:val="single" w:sz="4" w:space="0" w:color="auto"/>
            </w:tcBorders>
            <w:shd w:val="clear" w:color="auto" w:fill="000000" w:themeFill="text1"/>
          </w:tcPr>
          <w:p w14:paraId="60300662" w14:textId="77777777" w:rsidR="00384004" w:rsidRPr="009C4A1C" w:rsidRDefault="00384004" w:rsidP="001323C7">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938" w:type="pct"/>
            <w:tcBorders>
              <w:bottom w:val="single" w:sz="4" w:space="0" w:color="auto"/>
            </w:tcBorders>
            <w:shd w:val="clear" w:color="auto" w:fill="000000" w:themeFill="text1"/>
          </w:tcPr>
          <w:p w14:paraId="2D71CBE6" w14:textId="77777777" w:rsidR="00384004" w:rsidRPr="009C4A1C" w:rsidRDefault="00384004" w:rsidP="001323C7">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Process/Skill Questions</w:t>
            </w:r>
          </w:p>
        </w:tc>
        <w:tc>
          <w:tcPr>
            <w:tcW w:w="788" w:type="pct"/>
            <w:tcBorders>
              <w:bottom w:val="single" w:sz="4" w:space="0" w:color="auto"/>
            </w:tcBorders>
            <w:shd w:val="clear" w:color="auto" w:fill="000000" w:themeFill="text1"/>
          </w:tcPr>
          <w:p w14:paraId="01A7F86C" w14:textId="77777777" w:rsidR="00384004" w:rsidRPr="009C4A1C" w:rsidRDefault="00384004" w:rsidP="001323C7">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SOL Correlations</w:t>
            </w:r>
          </w:p>
        </w:tc>
        <w:tc>
          <w:tcPr>
            <w:tcW w:w="676" w:type="pct"/>
            <w:tcBorders>
              <w:bottom w:val="single" w:sz="4" w:space="0" w:color="auto"/>
            </w:tcBorders>
            <w:shd w:val="clear" w:color="auto" w:fill="000000" w:themeFill="text1"/>
          </w:tcPr>
          <w:p w14:paraId="550575C1" w14:textId="563FACDA" w:rsidR="00384004" w:rsidRDefault="00384004" w:rsidP="001323C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State  Board </w:t>
            </w:r>
          </w:p>
          <w:p w14:paraId="23F1EDC0" w14:textId="33FEEFBB" w:rsidR="00384004" w:rsidRPr="009C4A1C" w:rsidRDefault="00384004" w:rsidP="001323C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Correlations</w:t>
            </w:r>
          </w:p>
        </w:tc>
        <w:tc>
          <w:tcPr>
            <w:tcW w:w="675" w:type="pct"/>
            <w:tcBorders>
              <w:bottom w:val="single" w:sz="4" w:space="0" w:color="auto"/>
            </w:tcBorders>
            <w:shd w:val="clear" w:color="auto" w:fill="000000" w:themeFill="text1"/>
          </w:tcPr>
          <w:p w14:paraId="7AAB6343" w14:textId="3473A8AC" w:rsidR="00384004" w:rsidRDefault="00384004" w:rsidP="001323C7">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SkillsUSA Correlations</w:t>
            </w:r>
          </w:p>
        </w:tc>
      </w:tr>
      <w:tr w:rsidR="00384004" w:rsidRPr="009C4A1C" w14:paraId="41835941" w14:textId="1C0C08AA" w:rsidTr="00384004">
        <w:tc>
          <w:tcPr>
            <w:tcW w:w="167" w:type="pct"/>
            <w:shd w:val="clear" w:color="auto" w:fill="D0CECE" w:themeFill="background2" w:themeFillShade="E6"/>
          </w:tcPr>
          <w:p w14:paraId="4B1F4030" w14:textId="77777777" w:rsidR="00384004" w:rsidRPr="009C4A1C" w:rsidRDefault="00384004" w:rsidP="001323C7">
            <w:pPr>
              <w:pStyle w:val="Heading2"/>
              <w:spacing w:before="0" w:beforeAutospacing="0" w:after="0" w:afterAutospacing="0"/>
              <w:rPr>
                <w:sz w:val="24"/>
                <w:szCs w:val="24"/>
              </w:rPr>
            </w:pPr>
            <w:bookmarkStart w:id="2" w:name="_Hlk153979820"/>
          </w:p>
        </w:tc>
        <w:tc>
          <w:tcPr>
            <w:tcW w:w="785" w:type="pct"/>
            <w:shd w:val="clear" w:color="auto" w:fill="D0CECE" w:themeFill="background2" w:themeFillShade="E6"/>
            <w:tcMar>
              <w:top w:w="43" w:type="dxa"/>
              <w:left w:w="115" w:type="dxa"/>
              <w:bottom w:w="43" w:type="dxa"/>
              <w:right w:w="115" w:type="dxa"/>
            </w:tcMar>
          </w:tcPr>
          <w:p w14:paraId="08EE5A3A" w14:textId="77777777" w:rsidR="00384004" w:rsidRPr="009C4A1C" w:rsidRDefault="00384004" w:rsidP="001323C7">
            <w:pPr>
              <w:pStyle w:val="Heading2"/>
              <w:spacing w:before="0" w:beforeAutospacing="0" w:after="0" w:afterAutospacing="0"/>
              <w:rPr>
                <w:sz w:val="24"/>
                <w:szCs w:val="24"/>
              </w:rPr>
            </w:pPr>
            <w:bookmarkStart w:id="3" w:name="_Toc67297988"/>
            <w:r w:rsidRPr="009C4A1C">
              <w:rPr>
                <w:sz w:val="24"/>
                <w:szCs w:val="24"/>
              </w:rPr>
              <w:t>Demonstrating Personal Qualities and Abilities</w:t>
            </w:r>
            <w:bookmarkEnd w:id="3"/>
          </w:p>
        </w:tc>
        <w:tc>
          <w:tcPr>
            <w:tcW w:w="971" w:type="pct"/>
            <w:shd w:val="clear" w:color="auto" w:fill="D0CECE" w:themeFill="background2" w:themeFillShade="E6"/>
          </w:tcPr>
          <w:p w14:paraId="3B082AB4" w14:textId="77777777" w:rsidR="00384004" w:rsidRPr="009C4A1C" w:rsidRDefault="00384004" w:rsidP="001323C7">
            <w:pPr>
              <w:pStyle w:val="Heading2"/>
              <w:spacing w:before="0" w:beforeAutospacing="0" w:after="0" w:afterAutospacing="0"/>
              <w:rPr>
                <w:sz w:val="24"/>
                <w:szCs w:val="24"/>
              </w:rPr>
            </w:pPr>
          </w:p>
        </w:tc>
        <w:tc>
          <w:tcPr>
            <w:tcW w:w="938" w:type="pct"/>
            <w:shd w:val="clear" w:color="auto" w:fill="D0CECE" w:themeFill="background2" w:themeFillShade="E6"/>
          </w:tcPr>
          <w:p w14:paraId="435B07BE" w14:textId="77777777" w:rsidR="00384004" w:rsidRPr="009C4A1C" w:rsidRDefault="00384004" w:rsidP="001323C7">
            <w:pPr>
              <w:pStyle w:val="Heading2"/>
              <w:spacing w:before="0" w:beforeAutospacing="0" w:after="0" w:afterAutospacing="0"/>
              <w:rPr>
                <w:sz w:val="24"/>
                <w:szCs w:val="24"/>
              </w:rPr>
            </w:pPr>
          </w:p>
        </w:tc>
        <w:tc>
          <w:tcPr>
            <w:tcW w:w="788" w:type="pct"/>
            <w:shd w:val="clear" w:color="auto" w:fill="D0CECE" w:themeFill="background2" w:themeFillShade="E6"/>
          </w:tcPr>
          <w:p w14:paraId="1644E163" w14:textId="77777777" w:rsidR="00384004" w:rsidRPr="009C4A1C" w:rsidRDefault="00384004" w:rsidP="001323C7">
            <w:pPr>
              <w:pStyle w:val="Heading2"/>
              <w:spacing w:before="0" w:beforeAutospacing="0" w:after="0" w:afterAutospacing="0"/>
              <w:rPr>
                <w:sz w:val="24"/>
                <w:szCs w:val="24"/>
              </w:rPr>
            </w:pPr>
          </w:p>
        </w:tc>
        <w:tc>
          <w:tcPr>
            <w:tcW w:w="676" w:type="pct"/>
            <w:shd w:val="clear" w:color="auto" w:fill="D0CECE" w:themeFill="background2" w:themeFillShade="E6"/>
          </w:tcPr>
          <w:p w14:paraId="6B8752E0" w14:textId="77777777" w:rsidR="00384004" w:rsidRPr="009C4A1C" w:rsidRDefault="00384004" w:rsidP="001323C7">
            <w:pPr>
              <w:pStyle w:val="Heading2"/>
              <w:spacing w:before="0" w:beforeAutospacing="0" w:after="0" w:afterAutospacing="0"/>
              <w:rPr>
                <w:sz w:val="24"/>
                <w:szCs w:val="24"/>
              </w:rPr>
            </w:pPr>
          </w:p>
        </w:tc>
        <w:tc>
          <w:tcPr>
            <w:tcW w:w="675" w:type="pct"/>
            <w:shd w:val="clear" w:color="auto" w:fill="D0CECE" w:themeFill="background2" w:themeFillShade="E6"/>
          </w:tcPr>
          <w:p w14:paraId="14B51709" w14:textId="77777777" w:rsidR="00384004" w:rsidRPr="009C4A1C" w:rsidRDefault="00384004" w:rsidP="001323C7">
            <w:pPr>
              <w:pStyle w:val="Heading2"/>
              <w:spacing w:before="0" w:beforeAutospacing="0" w:after="0" w:afterAutospacing="0"/>
              <w:rPr>
                <w:sz w:val="24"/>
                <w:szCs w:val="24"/>
              </w:rPr>
            </w:pPr>
          </w:p>
        </w:tc>
      </w:tr>
      <w:tr w:rsidR="00384004" w:rsidRPr="009C4A1C" w14:paraId="2CEC5CFF" w14:textId="02416D5E" w:rsidTr="00384004">
        <w:tc>
          <w:tcPr>
            <w:tcW w:w="167" w:type="pct"/>
          </w:tcPr>
          <w:p w14:paraId="6703F272"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785" w:type="pct"/>
            <w:tcMar>
              <w:top w:w="43" w:type="dxa"/>
              <w:left w:w="115" w:type="dxa"/>
              <w:bottom w:w="43" w:type="dxa"/>
              <w:right w:w="115" w:type="dxa"/>
            </w:tcMar>
            <w:hideMark/>
          </w:tcPr>
          <w:p w14:paraId="1D78E578"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971" w:type="pct"/>
          </w:tcPr>
          <w:p w14:paraId="4207EF35"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45708A1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096E52E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686FF4E9"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2A136BEF"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462068C5" w14:textId="77777777" w:rsidR="00384004" w:rsidRPr="009C4A1C" w:rsidRDefault="00384004" w:rsidP="001323C7">
            <w:pPr>
              <w:rPr>
                <w:rFonts w:ascii="Times New Roman" w:eastAsia="Times New Roman" w:hAnsi="Times New Roman" w:cs="Times New Roman"/>
                <w:sz w:val="24"/>
                <w:szCs w:val="24"/>
              </w:rPr>
            </w:pPr>
          </w:p>
        </w:tc>
        <w:tc>
          <w:tcPr>
            <w:tcW w:w="938" w:type="pct"/>
          </w:tcPr>
          <w:p w14:paraId="6460293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58198F5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679D32E7"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14B6C580"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788" w:type="pct"/>
          </w:tcPr>
          <w:p w14:paraId="42C38376"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6197160A" w14:textId="77777777" w:rsidR="00384004" w:rsidRDefault="00384004" w:rsidP="001323C7">
            <w:pPr>
              <w:rPr>
                <w:rFonts w:ascii="Times New Roman" w:eastAsia="Times New Roman" w:hAnsi="Times New Roman" w:cs="Times New Roman"/>
                <w:sz w:val="24"/>
                <w:szCs w:val="24"/>
              </w:rPr>
            </w:pPr>
          </w:p>
          <w:p w14:paraId="7C35651B"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774B718" w14:textId="77777777" w:rsidR="00384004" w:rsidRDefault="00384004" w:rsidP="001323C7">
            <w:pPr>
              <w:rPr>
                <w:rFonts w:ascii="Times New Roman" w:eastAsia="Times New Roman" w:hAnsi="Times New Roman" w:cs="Times New Roman"/>
                <w:sz w:val="24"/>
                <w:szCs w:val="24"/>
              </w:rPr>
            </w:pPr>
          </w:p>
          <w:p w14:paraId="43A0D7FB"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Mathematics:</w:t>
            </w:r>
            <w:r w:rsidRPr="00FF5E15">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0C8A7DDF" w14:textId="77777777" w:rsidR="00384004" w:rsidRPr="009C4A1C" w:rsidRDefault="00384004" w:rsidP="001323C7">
            <w:pPr>
              <w:rPr>
                <w:rFonts w:ascii="Times New Roman" w:eastAsia="Times New Roman" w:hAnsi="Times New Roman" w:cs="Times New Roman"/>
                <w:sz w:val="24"/>
                <w:szCs w:val="24"/>
              </w:rPr>
            </w:pPr>
            <w:r w:rsidRPr="00FF5E15">
              <w:rPr>
                <w:rFonts w:ascii="Times New Roman" w:eastAsia="Times New Roman" w:hAnsi="Times New Roman" w:cs="Times New Roman"/>
                <w:sz w:val="24"/>
                <w:szCs w:val="24"/>
                <w:lang w:val="pt-BR"/>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76" w:type="pct"/>
          </w:tcPr>
          <w:p w14:paraId="380B84A4"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230D725C"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64C399F8" w14:textId="55E90AA4" w:rsidTr="00384004">
        <w:tc>
          <w:tcPr>
            <w:tcW w:w="167" w:type="pct"/>
          </w:tcPr>
          <w:p w14:paraId="02B87F2D"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785" w:type="pct"/>
            <w:tcMar>
              <w:top w:w="43" w:type="dxa"/>
              <w:left w:w="115" w:type="dxa"/>
              <w:bottom w:w="43" w:type="dxa"/>
              <w:right w:w="115" w:type="dxa"/>
            </w:tcMar>
          </w:tcPr>
          <w:p w14:paraId="7AF3A155"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971" w:type="pct"/>
          </w:tcPr>
          <w:p w14:paraId="6F813EBA"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C505849"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4157C5F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5F520EE2"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using a logical approach to make decisions and solve problems</w:t>
            </w:r>
          </w:p>
          <w:p w14:paraId="6A11EDDC"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938" w:type="pct"/>
          </w:tcPr>
          <w:p w14:paraId="4CDEF12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 situation where one could use a reasoning model to make a decision?</w:t>
            </w:r>
          </w:p>
          <w:p w14:paraId="1FD56185"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580AFFAF"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questions one might ask when analyzing problems?</w:t>
            </w:r>
          </w:p>
          <w:p w14:paraId="38FFCAA5"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480DEF43"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788" w:type="pct"/>
          </w:tcPr>
          <w:p w14:paraId="59A0B694" w14:textId="77777777" w:rsidR="00384004"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0589326C" w14:textId="77777777" w:rsidR="00384004" w:rsidRPr="009C4A1C" w:rsidRDefault="00384004" w:rsidP="001323C7">
            <w:pPr>
              <w:rPr>
                <w:rFonts w:ascii="Times New Roman" w:eastAsia="Times New Roman" w:hAnsi="Times New Roman" w:cs="Times New Roman"/>
                <w:sz w:val="24"/>
                <w:szCs w:val="24"/>
              </w:rPr>
            </w:pPr>
          </w:p>
          <w:p w14:paraId="7B6006DD"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DF43DE1" w14:textId="77777777" w:rsidR="00384004" w:rsidRDefault="00384004" w:rsidP="001323C7">
            <w:pPr>
              <w:rPr>
                <w:rFonts w:ascii="Times New Roman" w:eastAsia="Times New Roman" w:hAnsi="Times New Roman" w:cs="Times New Roman"/>
                <w:sz w:val="24"/>
                <w:szCs w:val="24"/>
              </w:rPr>
            </w:pPr>
          </w:p>
          <w:p w14:paraId="0DF6A24E"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Mathematics:</w:t>
            </w:r>
            <w:r w:rsidRPr="00FF5E15">
              <w:rPr>
                <w:rFonts w:ascii="Times New Roman" w:eastAsia="Times New Roman" w:hAnsi="Times New Roman" w:cs="Times New Roman"/>
                <w:sz w:val="24"/>
                <w:szCs w:val="24"/>
                <w:lang w:val="pt-BR"/>
              </w:rPr>
              <w:t xml:space="preserve"> A.8, A.9, G.1, G.13, G.14, AFDA.3, AFDA.5, AFDA.8, AII.9, AII.10, AII.11, COM.1, COM.3, COM.4, COM.5, COM.8, DM.4, DM.7, DM.1*, DM.2*, DM.3*, DM.9*, PS.9*, PS.10*</w:t>
            </w:r>
          </w:p>
          <w:p w14:paraId="49BD3B57" w14:textId="77777777" w:rsidR="00384004" w:rsidRPr="00FF5E15" w:rsidRDefault="00384004" w:rsidP="001323C7">
            <w:pPr>
              <w:rPr>
                <w:rFonts w:ascii="Times New Roman" w:eastAsia="Times New Roman" w:hAnsi="Times New Roman" w:cs="Times New Roman"/>
                <w:sz w:val="24"/>
                <w:szCs w:val="24"/>
                <w:lang w:val="pt-BR"/>
              </w:rPr>
            </w:pPr>
          </w:p>
          <w:p w14:paraId="7B9A4A80" w14:textId="77777777" w:rsidR="00384004" w:rsidRPr="009C4A1C" w:rsidRDefault="00384004" w:rsidP="001323C7">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76" w:type="pct"/>
          </w:tcPr>
          <w:p w14:paraId="6928FECB"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684A108A"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4649594A" w14:textId="7C696B9A" w:rsidTr="00384004">
        <w:tc>
          <w:tcPr>
            <w:tcW w:w="167" w:type="pct"/>
          </w:tcPr>
          <w:p w14:paraId="3EF6B255"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785" w:type="pct"/>
            <w:tcMar>
              <w:top w:w="43" w:type="dxa"/>
              <w:left w:w="115" w:type="dxa"/>
              <w:bottom w:w="43" w:type="dxa"/>
              <w:right w:w="115" w:type="dxa"/>
            </w:tcMar>
          </w:tcPr>
          <w:p w14:paraId="19244EA8"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971" w:type="pct"/>
          </w:tcPr>
          <w:p w14:paraId="20EA4C77"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784250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038C84EA"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40D3A78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12CF9BF3"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938" w:type="pct"/>
          </w:tcPr>
          <w:p w14:paraId="419E76F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7745E83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4FE9AE8A"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52D9BF05"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788" w:type="pct"/>
          </w:tcPr>
          <w:p w14:paraId="06820952" w14:textId="77777777" w:rsidR="00384004"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5AC54D9" w14:textId="77777777" w:rsidR="00384004" w:rsidRPr="009C4A1C" w:rsidRDefault="00384004" w:rsidP="001323C7">
            <w:pPr>
              <w:rPr>
                <w:rFonts w:ascii="Times New Roman" w:eastAsia="Times New Roman" w:hAnsi="Times New Roman" w:cs="Times New Roman"/>
                <w:sz w:val="24"/>
                <w:szCs w:val="24"/>
              </w:rPr>
            </w:pPr>
          </w:p>
          <w:p w14:paraId="7F3FDC4C"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4FF35D26"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7351DB3E"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B4991E8" w14:textId="2654D3BC" w:rsidTr="00384004">
        <w:tc>
          <w:tcPr>
            <w:tcW w:w="167" w:type="pct"/>
          </w:tcPr>
          <w:p w14:paraId="06F34799"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785" w:type="pct"/>
            <w:tcMar>
              <w:top w:w="43" w:type="dxa"/>
              <w:left w:w="115" w:type="dxa"/>
              <w:bottom w:w="43" w:type="dxa"/>
              <w:right w:w="115" w:type="dxa"/>
            </w:tcMar>
          </w:tcPr>
          <w:p w14:paraId="3E0E78A5"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971" w:type="pct"/>
          </w:tcPr>
          <w:p w14:paraId="4C373765"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D54F547"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3F52B1F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6281E5EF"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2C5EEB2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adhering to workplace policies and procedures</w:t>
            </w:r>
          </w:p>
          <w:p w14:paraId="5070DFA9"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938" w:type="pct"/>
          </w:tcPr>
          <w:p w14:paraId="154126B8"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7F772FE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1A752FDF"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workplace policies and rules affect employees’ personal lives?</w:t>
            </w:r>
          </w:p>
          <w:p w14:paraId="1CBA432C"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30AFBB90"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788" w:type="pct"/>
          </w:tcPr>
          <w:p w14:paraId="60BB4F37" w14:textId="77777777" w:rsidR="00384004"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CDACAE6" w14:textId="77777777" w:rsidR="00384004" w:rsidRPr="009C4A1C" w:rsidRDefault="00384004" w:rsidP="001323C7">
            <w:pPr>
              <w:rPr>
                <w:rFonts w:ascii="Times New Roman" w:eastAsia="Times New Roman" w:hAnsi="Times New Roman" w:cs="Times New Roman"/>
                <w:sz w:val="24"/>
                <w:szCs w:val="24"/>
              </w:rPr>
            </w:pPr>
          </w:p>
          <w:p w14:paraId="40A68BD5"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504F3FA6"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1F4B90AA"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6FBA2879" w14:textId="30F99A88" w:rsidTr="00384004">
        <w:tc>
          <w:tcPr>
            <w:tcW w:w="167" w:type="pct"/>
            <w:tcBorders>
              <w:bottom w:val="single" w:sz="4" w:space="0" w:color="auto"/>
            </w:tcBorders>
          </w:tcPr>
          <w:p w14:paraId="206F3984"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785" w:type="pct"/>
            <w:tcBorders>
              <w:bottom w:val="single" w:sz="4" w:space="0" w:color="auto"/>
            </w:tcBorders>
            <w:tcMar>
              <w:top w:w="43" w:type="dxa"/>
              <w:left w:w="115" w:type="dxa"/>
              <w:bottom w:w="43" w:type="dxa"/>
              <w:right w:w="115" w:type="dxa"/>
            </w:tcMar>
          </w:tcPr>
          <w:p w14:paraId="65FE3453"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971" w:type="pct"/>
            <w:tcBorders>
              <w:bottom w:val="single" w:sz="4" w:space="0" w:color="auto"/>
            </w:tcBorders>
          </w:tcPr>
          <w:p w14:paraId="642A36E8"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2894B8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2824684B"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17C1D9B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02C929FB"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7A5C2B0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3CEB386F" w14:textId="77777777" w:rsidR="00384004" w:rsidRPr="009C4A1C" w:rsidRDefault="00384004">
            <w:pPr>
              <w:numPr>
                <w:ilvl w:val="1"/>
                <w:numId w:val="14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938" w:type="pct"/>
            <w:tcBorders>
              <w:bottom w:val="single" w:sz="4" w:space="0" w:color="auto"/>
            </w:tcBorders>
          </w:tcPr>
          <w:p w14:paraId="26E0CE2C"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19522B47"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00530C9A"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0D17203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4B3B1D78"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788" w:type="pct"/>
            <w:tcBorders>
              <w:bottom w:val="single" w:sz="4" w:space="0" w:color="auto"/>
            </w:tcBorders>
          </w:tcPr>
          <w:p w14:paraId="35E65DC0"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1A75F25" w14:textId="77777777" w:rsidR="00384004" w:rsidRDefault="00384004" w:rsidP="001323C7">
            <w:pPr>
              <w:rPr>
                <w:rFonts w:ascii="Times New Roman" w:eastAsia="Times New Roman" w:hAnsi="Times New Roman" w:cs="Times New Roman"/>
                <w:sz w:val="24"/>
                <w:szCs w:val="24"/>
              </w:rPr>
            </w:pPr>
          </w:p>
          <w:p w14:paraId="6CFA0AD2"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F7E0835" w14:textId="77777777" w:rsidR="00384004" w:rsidRDefault="00384004" w:rsidP="001323C7">
            <w:pPr>
              <w:rPr>
                <w:rFonts w:ascii="Times New Roman" w:eastAsia="Times New Roman" w:hAnsi="Times New Roman" w:cs="Times New Roman"/>
                <w:sz w:val="24"/>
                <w:szCs w:val="24"/>
              </w:rPr>
            </w:pPr>
          </w:p>
          <w:p w14:paraId="310DC514" w14:textId="77777777" w:rsidR="00384004" w:rsidRPr="009C4A1C" w:rsidRDefault="00384004" w:rsidP="001323C7">
            <w:pPr>
              <w:rPr>
                <w:rFonts w:ascii="Times New Roman" w:eastAsia="Times New Roman" w:hAnsi="Times New Roman" w:cs="Times New Roman"/>
                <w:sz w:val="24"/>
                <w:szCs w:val="24"/>
              </w:rPr>
            </w:pPr>
          </w:p>
        </w:tc>
        <w:tc>
          <w:tcPr>
            <w:tcW w:w="676" w:type="pct"/>
            <w:tcBorders>
              <w:bottom w:val="single" w:sz="4" w:space="0" w:color="auto"/>
            </w:tcBorders>
          </w:tcPr>
          <w:p w14:paraId="784E5259" w14:textId="77777777" w:rsidR="00384004" w:rsidRPr="009C4A1C" w:rsidRDefault="00384004" w:rsidP="001323C7">
            <w:pPr>
              <w:rPr>
                <w:rFonts w:ascii="Times New Roman" w:eastAsia="Times New Roman" w:hAnsi="Times New Roman" w:cs="Times New Roman"/>
                <w:sz w:val="24"/>
                <w:szCs w:val="24"/>
              </w:rPr>
            </w:pPr>
          </w:p>
        </w:tc>
        <w:tc>
          <w:tcPr>
            <w:tcW w:w="675" w:type="pct"/>
            <w:tcBorders>
              <w:bottom w:val="single" w:sz="4" w:space="0" w:color="auto"/>
            </w:tcBorders>
          </w:tcPr>
          <w:p w14:paraId="72AA25E6"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6FFE2671" w14:textId="047CE83D" w:rsidTr="00384004">
        <w:tc>
          <w:tcPr>
            <w:tcW w:w="167" w:type="pct"/>
            <w:shd w:val="clear" w:color="auto" w:fill="D0CECE" w:themeFill="background2" w:themeFillShade="E6"/>
          </w:tcPr>
          <w:p w14:paraId="53AFABCF" w14:textId="77777777" w:rsidR="00384004" w:rsidRPr="009C4A1C" w:rsidRDefault="00384004" w:rsidP="001323C7">
            <w:pPr>
              <w:pStyle w:val="Heading2"/>
              <w:spacing w:before="0" w:beforeAutospacing="0" w:after="0" w:afterAutospacing="0"/>
              <w:rPr>
                <w:sz w:val="24"/>
                <w:szCs w:val="24"/>
              </w:rPr>
            </w:pPr>
          </w:p>
        </w:tc>
        <w:tc>
          <w:tcPr>
            <w:tcW w:w="785" w:type="pct"/>
            <w:shd w:val="clear" w:color="auto" w:fill="D0CECE" w:themeFill="background2" w:themeFillShade="E6"/>
            <w:tcMar>
              <w:top w:w="43" w:type="dxa"/>
              <w:left w:w="115" w:type="dxa"/>
              <w:bottom w:w="43" w:type="dxa"/>
              <w:right w:w="115" w:type="dxa"/>
            </w:tcMar>
          </w:tcPr>
          <w:p w14:paraId="155EF5CD" w14:textId="77777777" w:rsidR="00384004" w:rsidRPr="009C4A1C" w:rsidRDefault="00384004" w:rsidP="001323C7">
            <w:pPr>
              <w:pStyle w:val="Heading2"/>
              <w:spacing w:before="0" w:beforeAutospacing="0" w:after="0" w:afterAutospacing="0"/>
              <w:rPr>
                <w:sz w:val="24"/>
                <w:szCs w:val="24"/>
              </w:rPr>
            </w:pPr>
            <w:bookmarkStart w:id="4" w:name="_Toc67297989"/>
            <w:r w:rsidRPr="009C4A1C">
              <w:rPr>
                <w:sz w:val="24"/>
                <w:szCs w:val="24"/>
              </w:rPr>
              <w:t>Demonstrating Interpersonal Skills</w:t>
            </w:r>
          </w:p>
        </w:tc>
        <w:tc>
          <w:tcPr>
            <w:tcW w:w="971" w:type="pct"/>
            <w:shd w:val="clear" w:color="auto" w:fill="D0CECE" w:themeFill="background2" w:themeFillShade="E6"/>
          </w:tcPr>
          <w:p w14:paraId="77086587" w14:textId="77777777" w:rsidR="00384004" w:rsidRPr="009C4A1C" w:rsidRDefault="00384004" w:rsidP="001323C7">
            <w:pPr>
              <w:pStyle w:val="Heading2"/>
              <w:spacing w:before="0" w:beforeAutospacing="0" w:after="0" w:afterAutospacing="0"/>
              <w:rPr>
                <w:sz w:val="24"/>
                <w:szCs w:val="24"/>
              </w:rPr>
            </w:pPr>
          </w:p>
        </w:tc>
        <w:tc>
          <w:tcPr>
            <w:tcW w:w="938" w:type="pct"/>
            <w:shd w:val="clear" w:color="auto" w:fill="D0CECE" w:themeFill="background2" w:themeFillShade="E6"/>
          </w:tcPr>
          <w:p w14:paraId="182BE4C1" w14:textId="77777777" w:rsidR="00384004" w:rsidRPr="009C4A1C" w:rsidRDefault="00384004" w:rsidP="001323C7">
            <w:pPr>
              <w:pStyle w:val="Heading2"/>
              <w:spacing w:before="0" w:beforeAutospacing="0" w:after="0" w:afterAutospacing="0"/>
              <w:rPr>
                <w:sz w:val="24"/>
                <w:szCs w:val="24"/>
              </w:rPr>
            </w:pPr>
          </w:p>
        </w:tc>
        <w:bookmarkEnd w:id="4"/>
        <w:tc>
          <w:tcPr>
            <w:tcW w:w="788" w:type="pct"/>
            <w:shd w:val="clear" w:color="auto" w:fill="D0CECE" w:themeFill="background2" w:themeFillShade="E6"/>
          </w:tcPr>
          <w:p w14:paraId="66F38B90" w14:textId="77777777" w:rsidR="00384004" w:rsidRPr="009C4A1C" w:rsidRDefault="00384004" w:rsidP="001323C7">
            <w:pPr>
              <w:pStyle w:val="Heading2"/>
              <w:spacing w:before="0" w:beforeAutospacing="0" w:after="0" w:afterAutospacing="0"/>
              <w:rPr>
                <w:sz w:val="24"/>
                <w:szCs w:val="24"/>
              </w:rPr>
            </w:pPr>
          </w:p>
        </w:tc>
        <w:tc>
          <w:tcPr>
            <w:tcW w:w="676" w:type="pct"/>
            <w:shd w:val="clear" w:color="auto" w:fill="D0CECE" w:themeFill="background2" w:themeFillShade="E6"/>
          </w:tcPr>
          <w:p w14:paraId="283E1025" w14:textId="77777777" w:rsidR="00384004" w:rsidRPr="009C4A1C" w:rsidRDefault="00384004" w:rsidP="001323C7">
            <w:pPr>
              <w:pStyle w:val="Heading2"/>
              <w:spacing w:before="0" w:beforeAutospacing="0" w:after="0" w:afterAutospacing="0"/>
              <w:rPr>
                <w:sz w:val="24"/>
                <w:szCs w:val="24"/>
              </w:rPr>
            </w:pPr>
          </w:p>
        </w:tc>
        <w:tc>
          <w:tcPr>
            <w:tcW w:w="675" w:type="pct"/>
            <w:shd w:val="clear" w:color="auto" w:fill="D0CECE" w:themeFill="background2" w:themeFillShade="E6"/>
          </w:tcPr>
          <w:p w14:paraId="46E60D0E" w14:textId="77777777" w:rsidR="00384004" w:rsidRPr="009C4A1C" w:rsidRDefault="00384004" w:rsidP="001323C7">
            <w:pPr>
              <w:pStyle w:val="Heading2"/>
              <w:spacing w:before="0" w:beforeAutospacing="0" w:after="0" w:afterAutospacing="0"/>
              <w:rPr>
                <w:sz w:val="24"/>
                <w:szCs w:val="24"/>
              </w:rPr>
            </w:pPr>
          </w:p>
        </w:tc>
      </w:tr>
      <w:tr w:rsidR="00384004" w:rsidRPr="009C4A1C" w14:paraId="6048CD95" w14:textId="028FA1F7" w:rsidTr="00384004">
        <w:tc>
          <w:tcPr>
            <w:tcW w:w="167" w:type="pct"/>
          </w:tcPr>
          <w:p w14:paraId="0415B670"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785" w:type="pct"/>
            <w:tcMar>
              <w:top w:w="43" w:type="dxa"/>
              <w:left w:w="115" w:type="dxa"/>
              <w:bottom w:w="43" w:type="dxa"/>
              <w:right w:w="115" w:type="dxa"/>
            </w:tcMar>
            <w:hideMark/>
          </w:tcPr>
          <w:p w14:paraId="5004A40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971" w:type="pct"/>
          </w:tcPr>
          <w:p w14:paraId="5D167DD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938" w:type="pct"/>
          </w:tcPr>
          <w:p w14:paraId="42E7336B"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3AAC693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factors should one take into consideration when determining the best approach to resolve an </w:t>
            </w:r>
            <w:r w:rsidRPr="00ED3052">
              <w:rPr>
                <w:rFonts w:ascii="Times New Roman" w:eastAsia="Times New Roman" w:hAnsi="Times New Roman" w:cs="Times New Roman"/>
                <w:sz w:val="24"/>
                <w:szCs w:val="24"/>
              </w:rPr>
              <w:lastRenderedPageBreak/>
              <w:t>interpersonal or workplace conflict?</w:t>
            </w:r>
          </w:p>
          <w:p w14:paraId="034C1DB3"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1A1C058A"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400D4AB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788" w:type="pct"/>
          </w:tcPr>
          <w:p w14:paraId="58F909B4"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4F61E72" w14:textId="77777777" w:rsidR="00384004" w:rsidRDefault="00384004" w:rsidP="001323C7">
            <w:pPr>
              <w:rPr>
                <w:rFonts w:ascii="Times New Roman" w:eastAsia="Times New Roman" w:hAnsi="Times New Roman" w:cs="Times New Roman"/>
                <w:sz w:val="24"/>
                <w:szCs w:val="24"/>
              </w:rPr>
            </w:pPr>
          </w:p>
          <w:p w14:paraId="50FAF65F" w14:textId="77777777" w:rsidR="00384004" w:rsidRPr="009C4A1C" w:rsidRDefault="00384004" w:rsidP="001323C7">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676" w:type="pct"/>
          </w:tcPr>
          <w:p w14:paraId="46CA771F"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5B4525F8"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223322B7" w14:textId="06CE7F81" w:rsidTr="00384004">
        <w:tc>
          <w:tcPr>
            <w:tcW w:w="167" w:type="pct"/>
          </w:tcPr>
          <w:p w14:paraId="6403A77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785" w:type="pct"/>
            <w:tcMar>
              <w:top w:w="43" w:type="dxa"/>
              <w:left w:w="115" w:type="dxa"/>
              <w:bottom w:w="43" w:type="dxa"/>
              <w:right w:w="115" w:type="dxa"/>
            </w:tcMar>
          </w:tcPr>
          <w:p w14:paraId="7B3D68D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971" w:type="pct"/>
          </w:tcPr>
          <w:p w14:paraId="7DECA2D3"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A2F6FD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08E34AD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12BA5CE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128A614F"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938" w:type="pct"/>
          </w:tcPr>
          <w:p w14:paraId="61C3DC4E"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31E7768D"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17BBCD6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1AC2A0A9"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788" w:type="pct"/>
          </w:tcPr>
          <w:p w14:paraId="379A437E" w14:textId="77777777" w:rsidR="00384004"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41C1948" w14:textId="77777777" w:rsidR="00384004" w:rsidRPr="009C4A1C" w:rsidRDefault="00384004" w:rsidP="001323C7">
            <w:pPr>
              <w:rPr>
                <w:rFonts w:ascii="Times New Roman" w:eastAsia="Times New Roman" w:hAnsi="Times New Roman" w:cs="Times New Roman"/>
                <w:sz w:val="24"/>
                <w:szCs w:val="24"/>
              </w:rPr>
            </w:pPr>
          </w:p>
          <w:p w14:paraId="3502B733" w14:textId="77777777" w:rsidR="00384004" w:rsidRPr="009C4A1C"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443AE36A"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3AFE2B44"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4DE52939" w14:textId="43CE9A68" w:rsidTr="00384004">
        <w:tc>
          <w:tcPr>
            <w:tcW w:w="167" w:type="pct"/>
          </w:tcPr>
          <w:p w14:paraId="1EC78BB7"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785" w:type="pct"/>
            <w:tcMar>
              <w:top w:w="43" w:type="dxa"/>
              <w:left w:w="115" w:type="dxa"/>
              <w:bottom w:w="43" w:type="dxa"/>
              <w:right w:w="115" w:type="dxa"/>
            </w:tcMar>
          </w:tcPr>
          <w:p w14:paraId="6847BF06"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971" w:type="pct"/>
          </w:tcPr>
          <w:p w14:paraId="23783754"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5EF457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5747D52B"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individual differences (e.g., age, gender, ethnicity, culture, </w:t>
            </w:r>
            <w:r w:rsidRPr="00ED3052">
              <w:rPr>
                <w:rFonts w:ascii="Times New Roman" w:eastAsia="Times New Roman" w:hAnsi="Times New Roman" w:cs="Times New Roman"/>
                <w:sz w:val="24"/>
                <w:szCs w:val="24"/>
              </w:rPr>
              <w:lastRenderedPageBreak/>
              <w:t>race, viewpoints, socioeconomic status, and ability)</w:t>
            </w:r>
          </w:p>
          <w:p w14:paraId="79C9B9A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4AE3E5C7"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23F2E06E"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938" w:type="pct"/>
          </w:tcPr>
          <w:p w14:paraId="3798AD55"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773E79C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32D1E63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is having respect for diversity different from being aware of diversity?</w:t>
            </w:r>
          </w:p>
          <w:p w14:paraId="397889B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6047255D"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2471475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788" w:type="pct"/>
          </w:tcPr>
          <w:p w14:paraId="28CB87D0" w14:textId="77777777" w:rsidR="00384004"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32605EA" w14:textId="77777777" w:rsidR="00384004" w:rsidRPr="009C4A1C" w:rsidRDefault="00384004" w:rsidP="001323C7">
            <w:pPr>
              <w:rPr>
                <w:rFonts w:ascii="Times New Roman" w:eastAsia="Times New Roman" w:hAnsi="Times New Roman" w:cs="Times New Roman"/>
                <w:sz w:val="24"/>
                <w:szCs w:val="24"/>
              </w:rPr>
            </w:pPr>
          </w:p>
          <w:p w14:paraId="04BDA333" w14:textId="77777777" w:rsidR="00384004" w:rsidRPr="009C4A1C"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sidRPr="009C4A1C">
              <w:rPr>
                <w:rFonts w:ascii="Times New Roman" w:eastAsia="Times New Roman" w:hAnsi="Times New Roman" w:cs="Times New Roman"/>
                <w:sz w:val="24"/>
                <w:szCs w:val="24"/>
              </w:rPr>
              <w:lastRenderedPageBreak/>
              <w:t>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7A2A900D"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6806654A"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42CD9FF7" w14:textId="5868BC18" w:rsidTr="00384004">
        <w:tc>
          <w:tcPr>
            <w:tcW w:w="167" w:type="pct"/>
          </w:tcPr>
          <w:p w14:paraId="6B6B5C20"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785" w:type="pct"/>
            <w:tcMar>
              <w:top w:w="43" w:type="dxa"/>
              <w:left w:w="115" w:type="dxa"/>
              <w:bottom w:w="43" w:type="dxa"/>
              <w:right w:w="115" w:type="dxa"/>
            </w:tcMar>
          </w:tcPr>
          <w:p w14:paraId="10BA3176"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971" w:type="pct"/>
          </w:tcPr>
          <w:p w14:paraId="52083CD4"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1127D5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5D602549"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4C834CD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6426CBF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3F6B74A2"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demonstrating how to provide helpful, courteous, </w:t>
            </w:r>
            <w:r w:rsidRPr="00ED3052">
              <w:rPr>
                <w:rFonts w:ascii="Times New Roman" w:eastAsia="Times New Roman" w:hAnsi="Times New Roman" w:cs="Times New Roman"/>
                <w:sz w:val="24"/>
                <w:szCs w:val="24"/>
              </w:rPr>
              <w:lastRenderedPageBreak/>
              <w:t>and knowledgeable service to address customer and/or coworker needs.</w:t>
            </w:r>
          </w:p>
        </w:tc>
        <w:tc>
          <w:tcPr>
            <w:tcW w:w="938" w:type="pct"/>
          </w:tcPr>
          <w:p w14:paraId="186643A5"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263DCDC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2C0C5E6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718D7837"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5B49D309"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788" w:type="pct"/>
          </w:tcPr>
          <w:p w14:paraId="3A31E041" w14:textId="77777777" w:rsidR="00384004"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2674EB3E" w14:textId="77777777" w:rsidR="00384004" w:rsidRPr="009C4A1C" w:rsidRDefault="00384004" w:rsidP="001323C7">
            <w:pPr>
              <w:rPr>
                <w:rFonts w:ascii="Times New Roman" w:eastAsia="Times New Roman" w:hAnsi="Times New Roman" w:cs="Times New Roman"/>
                <w:sz w:val="24"/>
                <w:szCs w:val="24"/>
              </w:rPr>
            </w:pPr>
          </w:p>
          <w:p w14:paraId="6E7163E4" w14:textId="77777777" w:rsidR="00384004" w:rsidRPr="009C4A1C"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0F120EC7"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4504DA5B"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60E25A72" w14:textId="6639B5A4" w:rsidTr="00384004">
        <w:tc>
          <w:tcPr>
            <w:tcW w:w="167" w:type="pct"/>
            <w:tcBorders>
              <w:bottom w:val="single" w:sz="4" w:space="0" w:color="auto"/>
            </w:tcBorders>
          </w:tcPr>
          <w:p w14:paraId="657E9EF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785" w:type="pct"/>
            <w:tcBorders>
              <w:bottom w:val="single" w:sz="4" w:space="0" w:color="auto"/>
            </w:tcBorders>
            <w:tcMar>
              <w:top w:w="43" w:type="dxa"/>
              <w:left w:w="115" w:type="dxa"/>
              <w:bottom w:w="43" w:type="dxa"/>
              <w:right w:w="115" w:type="dxa"/>
            </w:tcMar>
          </w:tcPr>
          <w:p w14:paraId="45A6756D"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971" w:type="pct"/>
            <w:tcBorders>
              <w:bottom w:val="single" w:sz="4" w:space="0" w:color="auto"/>
            </w:tcBorders>
          </w:tcPr>
          <w:p w14:paraId="1DF3B9CE"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2A2BDA32" w14:textId="77777777" w:rsidR="00384004" w:rsidRPr="00ED3052" w:rsidRDefault="00384004">
            <w:pPr>
              <w:pStyle w:val="ListParagraph"/>
              <w:numPr>
                <w:ilvl w:val="0"/>
                <w:numId w:val="144"/>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6F5E792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165A572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22CD935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439A17DE"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938" w:type="pct"/>
            <w:tcBorders>
              <w:bottom w:val="single" w:sz="4" w:space="0" w:color="auto"/>
            </w:tcBorders>
          </w:tcPr>
          <w:p w14:paraId="0992806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5453F62F"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341846F6"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26715B3"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67B82EB2"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788" w:type="pct"/>
            <w:tcBorders>
              <w:bottom w:val="single" w:sz="4" w:space="0" w:color="auto"/>
            </w:tcBorders>
          </w:tcPr>
          <w:p w14:paraId="1FE4451F" w14:textId="77777777" w:rsidR="00384004"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33C83AA" w14:textId="77777777" w:rsidR="00384004" w:rsidRDefault="00384004" w:rsidP="001323C7">
            <w:pPr>
              <w:rPr>
                <w:rFonts w:ascii="Times New Roman" w:eastAsia="Times New Roman" w:hAnsi="Times New Roman" w:cs="Times New Roman"/>
                <w:sz w:val="24"/>
                <w:szCs w:val="24"/>
              </w:rPr>
            </w:pPr>
          </w:p>
          <w:p w14:paraId="1393DC97" w14:textId="77777777" w:rsidR="00384004" w:rsidRPr="009C4A1C"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Borders>
              <w:bottom w:val="single" w:sz="4" w:space="0" w:color="auto"/>
            </w:tcBorders>
          </w:tcPr>
          <w:p w14:paraId="2A823970" w14:textId="77777777" w:rsidR="00384004" w:rsidRPr="009C4A1C" w:rsidRDefault="00384004" w:rsidP="001323C7">
            <w:pPr>
              <w:rPr>
                <w:rFonts w:ascii="Times New Roman" w:eastAsia="Times New Roman" w:hAnsi="Times New Roman" w:cs="Times New Roman"/>
                <w:sz w:val="24"/>
                <w:szCs w:val="24"/>
              </w:rPr>
            </w:pPr>
          </w:p>
        </w:tc>
        <w:tc>
          <w:tcPr>
            <w:tcW w:w="675" w:type="pct"/>
            <w:tcBorders>
              <w:bottom w:val="single" w:sz="4" w:space="0" w:color="auto"/>
            </w:tcBorders>
          </w:tcPr>
          <w:p w14:paraId="4EFA3396"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77675C7A" w14:textId="6F99E79E" w:rsidTr="00384004">
        <w:tc>
          <w:tcPr>
            <w:tcW w:w="167" w:type="pct"/>
            <w:shd w:val="clear" w:color="auto" w:fill="AEAAAA" w:themeFill="background2" w:themeFillShade="BF"/>
          </w:tcPr>
          <w:p w14:paraId="66B4C2AB" w14:textId="77777777" w:rsidR="00384004" w:rsidRPr="009C4A1C" w:rsidRDefault="00384004" w:rsidP="001323C7">
            <w:pPr>
              <w:pStyle w:val="Heading2"/>
              <w:spacing w:before="0" w:beforeAutospacing="0" w:after="0" w:afterAutospacing="0"/>
              <w:rPr>
                <w:sz w:val="24"/>
                <w:szCs w:val="24"/>
              </w:rPr>
            </w:pPr>
          </w:p>
        </w:tc>
        <w:tc>
          <w:tcPr>
            <w:tcW w:w="785" w:type="pct"/>
            <w:shd w:val="clear" w:color="auto" w:fill="AEAAAA" w:themeFill="background2" w:themeFillShade="BF"/>
            <w:tcMar>
              <w:top w:w="43" w:type="dxa"/>
              <w:left w:w="115" w:type="dxa"/>
              <w:bottom w:w="43" w:type="dxa"/>
              <w:right w:w="115" w:type="dxa"/>
            </w:tcMar>
          </w:tcPr>
          <w:p w14:paraId="3F9D129B" w14:textId="77777777" w:rsidR="00384004" w:rsidRPr="009C4A1C" w:rsidRDefault="00384004" w:rsidP="001323C7">
            <w:pPr>
              <w:pStyle w:val="Heading2"/>
              <w:spacing w:before="0" w:beforeAutospacing="0" w:after="0" w:afterAutospacing="0"/>
              <w:rPr>
                <w:sz w:val="24"/>
                <w:szCs w:val="24"/>
              </w:rPr>
            </w:pPr>
            <w:bookmarkStart w:id="5" w:name="_Toc67297990"/>
            <w:r w:rsidRPr="009C4A1C">
              <w:rPr>
                <w:sz w:val="24"/>
                <w:szCs w:val="24"/>
              </w:rPr>
              <w:t>Demonstrating Professional Competencies</w:t>
            </w:r>
          </w:p>
        </w:tc>
        <w:tc>
          <w:tcPr>
            <w:tcW w:w="971" w:type="pct"/>
            <w:shd w:val="clear" w:color="auto" w:fill="AEAAAA" w:themeFill="background2" w:themeFillShade="BF"/>
          </w:tcPr>
          <w:p w14:paraId="07DFA126" w14:textId="77777777" w:rsidR="00384004" w:rsidRPr="009C4A1C" w:rsidRDefault="00384004" w:rsidP="001323C7">
            <w:pPr>
              <w:pStyle w:val="Heading2"/>
              <w:spacing w:before="0" w:beforeAutospacing="0" w:after="0" w:afterAutospacing="0"/>
              <w:rPr>
                <w:sz w:val="24"/>
                <w:szCs w:val="24"/>
              </w:rPr>
            </w:pPr>
          </w:p>
        </w:tc>
        <w:tc>
          <w:tcPr>
            <w:tcW w:w="938" w:type="pct"/>
            <w:shd w:val="clear" w:color="auto" w:fill="AEAAAA" w:themeFill="background2" w:themeFillShade="BF"/>
          </w:tcPr>
          <w:p w14:paraId="2935E44E" w14:textId="77777777" w:rsidR="00384004" w:rsidRPr="009C4A1C" w:rsidRDefault="00384004" w:rsidP="001323C7">
            <w:pPr>
              <w:pStyle w:val="Heading2"/>
              <w:spacing w:before="0" w:beforeAutospacing="0" w:after="0" w:afterAutospacing="0"/>
              <w:rPr>
                <w:sz w:val="24"/>
                <w:szCs w:val="24"/>
              </w:rPr>
            </w:pPr>
          </w:p>
        </w:tc>
        <w:bookmarkEnd w:id="5"/>
        <w:tc>
          <w:tcPr>
            <w:tcW w:w="788" w:type="pct"/>
            <w:shd w:val="clear" w:color="auto" w:fill="AEAAAA" w:themeFill="background2" w:themeFillShade="BF"/>
          </w:tcPr>
          <w:p w14:paraId="13845257" w14:textId="77777777" w:rsidR="00384004" w:rsidRPr="009C4A1C" w:rsidRDefault="00384004" w:rsidP="001323C7">
            <w:pPr>
              <w:pStyle w:val="Heading2"/>
              <w:spacing w:before="0" w:beforeAutospacing="0" w:after="0" w:afterAutospacing="0"/>
              <w:rPr>
                <w:sz w:val="24"/>
                <w:szCs w:val="24"/>
              </w:rPr>
            </w:pPr>
          </w:p>
        </w:tc>
        <w:tc>
          <w:tcPr>
            <w:tcW w:w="676" w:type="pct"/>
            <w:shd w:val="clear" w:color="auto" w:fill="AEAAAA" w:themeFill="background2" w:themeFillShade="BF"/>
          </w:tcPr>
          <w:p w14:paraId="56578A74" w14:textId="77777777" w:rsidR="00384004" w:rsidRPr="009C4A1C" w:rsidRDefault="00384004" w:rsidP="001323C7">
            <w:pPr>
              <w:pStyle w:val="Heading2"/>
              <w:spacing w:before="0" w:beforeAutospacing="0" w:after="0" w:afterAutospacing="0"/>
              <w:rPr>
                <w:sz w:val="24"/>
                <w:szCs w:val="24"/>
              </w:rPr>
            </w:pPr>
          </w:p>
        </w:tc>
        <w:tc>
          <w:tcPr>
            <w:tcW w:w="675" w:type="pct"/>
            <w:shd w:val="clear" w:color="auto" w:fill="AEAAAA" w:themeFill="background2" w:themeFillShade="BF"/>
          </w:tcPr>
          <w:p w14:paraId="7E578856" w14:textId="77777777" w:rsidR="00384004" w:rsidRPr="009C4A1C" w:rsidRDefault="00384004" w:rsidP="001323C7">
            <w:pPr>
              <w:pStyle w:val="Heading2"/>
              <w:spacing w:before="0" w:beforeAutospacing="0" w:after="0" w:afterAutospacing="0"/>
              <w:rPr>
                <w:sz w:val="24"/>
                <w:szCs w:val="24"/>
              </w:rPr>
            </w:pPr>
          </w:p>
        </w:tc>
      </w:tr>
      <w:tr w:rsidR="00384004" w:rsidRPr="009C4A1C" w14:paraId="10BE9EAA" w14:textId="7F1659D4" w:rsidTr="00384004">
        <w:tc>
          <w:tcPr>
            <w:tcW w:w="167" w:type="pct"/>
          </w:tcPr>
          <w:p w14:paraId="5353BA71"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785" w:type="pct"/>
            <w:tcMar>
              <w:top w:w="43" w:type="dxa"/>
              <w:left w:w="115" w:type="dxa"/>
              <w:bottom w:w="43" w:type="dxa"/>
              <w:right w:w="115" w:type="dxa"/>
            </w:tcMar>
          </w:tcPr>
          <w:p w14:paraId="4E246049"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971" w:type="pct"/>
          </w:tcPr>
          <w:p w14:paraId="648EA530"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F64060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4B47B0A7"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the organization’s structure, culture, policies, and procedures, as well as its </w:t>
            </w:r>
            <w:r w:rsidRPr="00ED3052">
              <w:rPr>
                <w:rFonts w:ascii="Times New Roman" w:eastAsia="Times New Roman" w:hAnsi="Times New Roman" w:cs="Times New Roman"/>
                <w:sz w:val="24"/>
                <w:szCs w:val="24"/>
              </w:rPr>
              <w:lastRenderedPageBreak/>
              <w:t>role and position within the community, industry, and economy.</w:t>
            </w:r>
          </w:p>
        </w:tc>
        <w:tc>
          <w:tcPr>
            <w:tcW w:w="938" w:type="pct"/>
          </w:tcPr>
          <w:p w14:paraId="1850D16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understand where one fits within the family, school, workplace, and the community?</w:t>
            </w:r>
          </w:p>
          <w:p w14:paraId="6F7E5B58"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5D8333A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0D60A0A7"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knowledge of the big picture of an industry help with career planning?</w:t>
            </w:r>
          </w:p>
        </w:tc>
        <w:tc>
          <w:tcPr>
            <w:tcW w:w="788" w:type="pct"/>
          </w:tcPr>
          <w:p w14:paraId="4EFFCF21" w14:textId="77777777" w:rsidR="00384004"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46BA0220" w14:textId="77777777" w:rsidR="00384004" w:rsidRPr="009C4A1C" w:rsidRDefault="00384004" w:rsidP="001323C7">
            <w:pPr>
              <w:rPr>
                <w:rFonts w:ascii="Times New Roman" w:eastAsia="Times New Roman" w:hAnsi="Times New Roman" w:cs="Times New Roman"/>
                <w:sz w:val="24"/>
                <w:szCs w:val="24"/>
              </w:rPr>
            </w:pPr>
          </w:p>
          <w:p w14:paraId="68F056FF" w14:textId="77777777" w:rsidR="00384004" w:rsidRPr="009C4A1C"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67465884"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17810D55"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45204909" w14:textId="4CE93E56" w:rsidTr="00384004">
        <w:tc>
          <w:tcPr>
            <w:tcW w:w="167" w:type="pct"/>
          </w:tcPr>
          <w:p w14:paraId="7BD9AA02"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785" w:type="pct"/>
            <w:tcMar>
              <w:top w:w="43" w:type="dxa"/>
              <w:left w:w="115" w:type="dxa"/>
              <w:bottom w:w="43" w:type="dxa"/>
              <w:right w:w="115" w:type="dxa"/>
            </w:tcMar>
          </w:tcPr>
          <w:p w14:paraId="685C0F27"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971" w:type="pct"/>
          </w:tcPr>
          <w:p w14:paraId="2EBE31E5" w14:textId="77777777" w:rsidR="00384004" w:rsidRPr="00E8219E" w:rsidRDefault="00384004" w:rsidP="001323C7">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518CF927"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283F3AA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1CB9678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0FC506CD"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938" w:type="pct"/>
          </w:tcPr>
          <w:p w14:paraId="14A2A3C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3E71600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1E7D035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3CF61FE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4932F86C"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788" w:type="pct"/>
          </w:tcPr>
          <w:p w14:paraId="43712BB7" w14:textId="77777777" w:rsidR="00384004"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67A6D535" w14:textId="77777777" w:rsidR="00384004" w:rsidRPr="009C4A1C" w:rsidRDefault="00384004" w:rsidP="001323C7">
            <w:pPr>
              <w:rPr>
                <w:rFonts w:ascii="Times New Roman" w:eastAsia="Times New Roman" w:hAnsi="Times New Roman" w:cs="Times New Roman"/>
                <w:sz w:val="24"/>
                <w:szCs w:val="24"/>
              </w:rPr>
            </w:pPr>
          </w:p>
          <w:p w14:paraId="064E4845" w14:textId="77777777" w:rsidR="00384004"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43735C5" w14:textId="77777777" w:rsidR="00384004" w:rsidRPr="009C4A1C" w:rsidRDefault="00384004" w:rsidP="001323C7">
            <w:pPr>
              <w:rPr>
                <w:rFonts w:ascii="Times New Roman" w:eastAsia="Times New Roman" w:hAnsi="Times New Roman" w:cs="Times New Roman"/>
                <w:sz w:val="24"/>
                <w:szCs w:val="24"/>
              </w:rPr>
            </w:pPr>
          </w:p>
          <w:p w14:paraId="55166A9B"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5804A44F"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2B093585"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5E8C92D4" w14:textId="1B5705B6" w:rsidTr="00384004">
        <w:tc>
          <w:tcPr>
            <w:tcW w:w="167" w:type="pct"/>
          </w:tcPr>
          <w:p w14:paraId="029EAC0D"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785" w:type="pct"/>
            <w:tcMar>
              <w:top w:w="43" w:type="dxa"/>
              <w:left w:w="115" w:type="dxa"/>
              <w:bottom w:w="43" w:type="dxa"/>
              <w:right w:w="115" w:type="dxa"/>
            </w:tcMar>
          </w:tcPr>
          <w:p w14:paraId="1C3B10A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971" w:type="pct"/>
          </w:tcPr>
          <w:p w14:paraId="20FB2E77"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F325A8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29C6E77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resources for continuous learning (e.g., publications, trade organizations, professional </w:t>
            </w:r>
            <w:r w:rsidRPr="00ED3052">
              <w:rPr>
                <w:rFonts w:ascii="Times New Roman" w:eastAsia="Times New Roman" w:hAnsi="Times New Roman" w:cs="Times New Roman"/>
                <w:sz w:val="24"/>
                <w:szCs w:val="24"/>
              </w:rPr>
              <w:lastRenderedPageBreak/>
              <w:t>networking, workshops/classes)</w:t>
            </w:r>
          </w:p>
          <w:p w14:paraId="4EA9DF6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65ED185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53CC715D"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938" w:type="pct"/>
          </w:tcPr>
          <w:p w14:paraId="6525E4DC"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79C9B13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49A0C7B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strategies are helpful for modifying work performance after receiving feedback?</w:t>
            </w:r>
          </w:p>
          <w:p w14:paraId="381AF35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7CF59F4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788" w:type="pct"/>
          </w:tcPr>
          <w:p w14:paraId="75ED393E"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lastRenderedPageBreak/>
              <w:t>English:</w:t>
            </w:r>
            <w:r w:rsidRPr="00FF5E15">
              <w:rPr>
                <w:rFonts w:ascii="Times New Roman" w:eastAsia="Times New Roman" w:hAnsi="Times New Roman" w:cs="Times New Roman"/>
                <w:sz w:val="24"/>
                <w:szCs w:val="24"/>
                <w:lang w:val="pt-BR"/>
              </w:rPr>
              <w:t xml:space="preserve"> 9.C, 9.DSR, 9.RI, 9.R, 10.C, 10.DSR, 10.RI, 10.6, 10.R, 11.C, 11.DSR, 11.RI, 11.R, 12.C, 12.DSR, 12.RI, 12.R</w:t>
            </w:r>
          </w:p>
          <w:p w14:paraId="28B9EB7F" w14:textId="77777777" w:rsidR="00384004" w:rsidRPr="00FF5E15" w:rsidRDefault="00384004" w:rsidP="001323C7">
            <w:pPr>
              <w:rPr>
                <w:rFonts w:ascii="Times New Roman" w:eastAsia="Times New Roman" w:hAnsi="Times New Roman" w:cs="Times New Roman"/>
                <w:sz w:val="24"/>
                <w:szCs w:val="24"/>
                <w:lang w:val="pt-BR"/>
              </w:rPr>
            </w:pPr>
          </w:p>
          <w:p w14:paraId="7F8C373B" w14:textId="77777777" w:rsidR="00384004"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12FD94E" w14:textId="77777777" w:rsidR="00384004" w:rsidRPr="009C4A1C" w:rsidRDefault="00384004" w:rsidP="001323C7">
            <w:pPr>
              <w:rPr>
                <w:rFonts w:ascii="Times New Roman" w:eastAsia="Times New Roman" w:hAnsi="Times New Roman" w:cs="Times New Roman"/>
                <w:sz w:val="24"/>
                <w:szCs w:val="24"/>
              </w:rPr>
            </w:pPr>
          </w:p>
          <w:p w14:paraId="63B05D60" w14:textId="77777777" w:rsidR="00384004" w:rsidRPr="009C4A1C"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676" w:type="pct"/>
          </w:tcPr>
          <w:p w14:paraId="7FFB161F"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7482DB26" w14:textId="77777777" w:rsidR="00384004" w:rsidRPr="009C4A1C" w:rsidRDefault="00384004" w:rsidP="001323C7">
            <w:pPr>
              <w:rPr>
                <w:rFonts w:ascii="Times New Roman" w:eastAsia="Times New Roman" w:hAnsi="Times New Roman" w:cs="Times New Roman"/>
                <w:sz w:val="24"/>
                <w:szCs w:val="24"/>
              </w:rPr>
            </w:pPr>
          </w:p>
        </w:tc>
      </w:tr>
      <w:tr w:rsidR="00384004" w:rsidRPr="00751812" w14:paraId="632E2D42" w14:textId="5B1E3E4F" w:rsidTr="00384004">
        <w:tc>
          <w:tcPr>
            <w:tcW w:w="167" w:type="pct"/>
          </w:tcPr>
          <w:p w14:paraId="51E9BAB0"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785" w:type="pct"/>
            <w:tcMar>
              <w:top w:w="43" w:type="dxa"/>
              <w:left w:w="115" w:type="dxa"/>
              <w:bottom w:w="43" w:type="dxa"/>
              <w:right w:w="115" w:type="dxa"/>
            </w:tcMar>
          </w:tcPr>
          <w:p w14:paraId="0EABCC74"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971" w:type="pct"/>
          </w:tcPr>
          <w:p w14:paraId="6FCF41CC"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7D1C3022"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3D6F807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79A00F4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0C77CE0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6B286A8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088B20B9" w14:textId="77777777" w:rsidR="00384004" w:rsidRPr="00ED3052" w:rsidRDefault="00384004">
            <w:pPr>
              <w:numPr>
                <w:ilvl w:val="1"/>
                <w:numId w:val="1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5C7319DE" w14:textId="77777777" w:rsidR="00384004" w:rsidRPr="00ED3052" w:rsidRDefault="00384004">
            <w:pPr>
              <w:numPr>
                <w:ilvl w:val="1"/>
                <w:numId w:val="1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46B4507C" w14:textId="77777777" w:rsidR="00384004" w:rsidRPr="009C4A1C" w:rsidRDefault="00384004">
            <w:pPr>
              <w:numPr>
                <w:ilvl w:val="1"/>
                <w:numId w:val="14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938" w:type="pct"/>
          </w:tcPr>
          <w:p w14:paraId="0E80820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730956B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48502383"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456F36A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68F706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57D7851E"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788" w:type="pct"/>
          </w:tcPr>
          <w:p w14:paraId="021AB31C"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English:</w:t>
            </w:r>
            <w:r w:rsidRPr="00FF5E15">
              <w:rPr>
                <w:rFonts w:ascii="Times New Roman" w:eastAsia="Times New Roman" w:hAnsi="Times New Roman" w:cs="Times New Roman"/>
                <w:sz w:val="24"/>
                <w:szCs w:val="24"/>
                <w:lang w:val="pt-BR"/>
              </w:rPr>
              <w:t xml:space="preserve"> 9.C, 9.DSR, 9.RI, 9.R, 10.C, 10.DSR, 10.RI, 10.6, 10.R, 11.C, 11.DSR, 11.RI, 11.R, 12.C, 12.DSR, 12.RI, 12.R</w:t>
            </w:r>
          </w:p>
          <w:p w14:paraId="5555D92A" w14:textId="77777777" w:rsidR="00384004" w:rsidRPr="00FF5E15" w:rsidRDefault="00384004" w:rsidP="001323C7">
            <w:pPr>
              <w:rPr>
                <w:rFonts w:ascii="Times New Roman" w:eastAsia="Times New Roman" w:hAnsi="Times New Roman" w:cs="Times New Roman"/>
                <w:sz w:val="24"/>
                <w:szCs w:val="24"/>
                <w:lang w:val="pt-BR"/>
              </w:rPr>
            </w:pPr>
          </w:p>
          <w:p w14:paraId="59790F9A" w14:textId="77777777" w:rsidR="00384004"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145874A5" w14:textId="77777777" w:rsidR="00384004" w:rsidRPr="009C4A1C" w:rsidRDefault="00384004" w:rsidP="001323C7">
            <w:pPr>
              <w:rPr>
                <w:rFonts w:ascii="Times New Roman" w:eastAsia="Times New Roman" w:hAnsi="Times New Roman" w:cs="Times New Roman"/>
                <w:sz w:val="24"/>
                <w:szCs w:val="24"/>
              </w:rPr>
            </w:pPr>
          </w:p>
          <w:p w14:paraId="207F8E6C"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Mathematics:</w:t>
            </w:r>
            <w:r w:rsidRPr="00FF5E15">
              <w:rPr>
                <w:rFonts w:ascii="Times New Roman" w:eastAsia="Times New Roman" w:hAnsi="Times New Roman" w:cs="Times New Roman"/>
                <w:sz w:val="24"/>
                <w:szCs w:val="24"/>
                <w:lang w:val="pt-BR"/>
              </w:rPr>
              <w:t xml:space="preserve"> A.4, A.5, A.8, A.9, AFDA.3, AFDA.4, AFDA.5, AFDA.6, AFDA.7, AFDA.8, COM.1, COM.3, COM.5, COM.8</w:t>
            </w:r>
          </w:p>
        </w:tc>
        <w:tc>
          <w:tcPr>
            <w:tcW w:w="676" w:type="pct"/>
          </w:tcPr>
          <w:p w14:paraId="58878CB7" w14:textId="77777777" w:rsidR="00384004" w:rsidRPr="00FF5E15" w:rsidRDefault="00384004" w:rsidP="001323C7">
            <w:pPr>
              <w:rPr>
                <w:rFonts w:ascii="Times New Roman" w:eastAsia="Times New Roman" w:hAnsi="Times New Roman" w:cs="Times New Roman"/>
                <w:sz w:val="24"/>
                <w:szCs w:val="24"/>
                <w:lang w:val="pt-BR"/>
              </w:rPr>
            </w:pPr>
          </w:p>
        </w:tc>
        <w:tc>
          <w:tcPr>
            <w:tcW w:w="675" w:type="pct"/>
          </w:tcPr>
          <w:p w14:paraId="32494021" w14:textId="77777777" w:rsidR="00384004" w:rsidRPr="00FF5E15" w:rsidRDefault="00384004" w:rsidP="001323C7">
            <w:pPr>
              <w:rPr>
                <w:rFonts w:ascii="Times New Roman" w:eastAsia="Times New Roman" w:hAnsi="Times New Roman" w:cs="Times New Roman"/>
                <w:sz w:val="24"/>
                <w:szCs w:val="24"/>
                <w:lang w:val="pt-BR"/>
              </w:rPr>
            </w:pPr>
          </w:p>
        </w:tc>
      </w:tr>
      <w:tr w:rsidR="00384004" w:rsidRPr="009C4A1C" w14:paraId="1B2927DC" w14:textId="3F2E0D40" w:rsidTr="00384004">
        <w:tc>
          <w:tcPr>
            <w:tcW w:w="167" w:type="pct"/>
          </w:tcPr>
          <w:p w14:paraId="7D8B2293"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785" w:type="pct"/>
            <w:tcMar>
              <w:top w:w="43" w:type="dxa"/>
              <w:left w:w="115" w:type="dxa"/>
              <w:bottom w:w="43" w:type="dxa"/>
              <w:right w:w="115" w:type="dxa"/>
            </w:tcMar>
          </w:tcPr>
          <w:p w14:paraId="5DBA6D4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971" w:type="pct"/>
          </w:tcPr>
          <w:p w14:paraId="53FFB4E1"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3CB056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6E9A852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8F2E902"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938" w:type="pct"/>
          </w:tcPr>
          <w:p w14:paraId="59E1C246"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44E6DB6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677B2447"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788" w:type="pct"/>
          </w:tcPr>
          <w:p w14:paraId="7A2BA449"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English:</w:t>
            </w:r>
            <w:r w:rsidRPr="00FF5E15">
              <w:rPr>
                <w:rFonts w:ascii="Times New Roman" w:eastAsia="Times New Roman" w:hAnsi="Times New Roman" w:cs="Times New Roman"/>
                <w:sz w:val="24"/>
                <w:szCs w:val="24"/>
                <w:lang w:val="pt-BR"/>
              </w:rPr>
              <w:t xml:space="preserve"> 9.C, 9.DSR, 9.RI, 9.R, 10.C, 10.DSR, 10.RI, 10.6, 10.R, 11.C, 11.DSR, 11.RI, 11.R, 12.C, 12.DSR, 12.RI, 12.R</w:t>
            </w:r>
          </w:p>
          <w:p w14:paraId="774A8551" w14:textId="77777777" w:rsidR="00384004" w:rsidRPr="00FF5E15" w:rsidRDefault="00384004" w:rsidP="001323C7">
            <w:pPr>
              <w:rPr>
                <w:rFonts w:ascii="Times New Roman" w:eastAsia="Times New Roman" w:hAnsi="Times New Roman" w:cs="Times New Roman"/>
                <w:sz w:val="24"/>
                <w:szCs w:val="24"/>
                <w:lang w:val="pt-BR"/>
              </w:rPr>
            </w:pPr>
          </w:p>
          <w:p w14:paraId="00E97DEC" w14:textId="77777777" w:rsidR="00384004" w:rsidRPr="009C4A1C"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8908634" w14:textId="77777777" w:rsidR="00384004" w:rsidRDefault="00384004" w:rsidP="001323C7">
            <w:pPr>
              <w:rPr>
                <w:rFonts w:ascii="Times New Roman" w:eastAsia="Times New Roman" w:hAnsi="Times New Roman" w:cs="Times New Roman"/>
                <w:sz w:val="24"/>
                <w:szCs w:val="24"/>
              </w:rPr>
            </w:pPr>
          </w:p>
          <w:p w14:paraId="7B792698" w14:textId="77777777" w:rsidR="00384004" w:rsidRPr="009C4A1C"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71CA9947" w14:textId="77777777" w:rsidR="00384004" w:rsidRDefault="00384004" w:rsidP="001323C7">
            <w:pPr>
              <w:rPr>
                <w:rFonts w:ascii="Times New Roman" w:eastAsia="Times New Roman" w:hAnsi="Times New Roman" w:cs="Times New Roman"/>
                <w:sz w:val="24"/>
                <w:szCs w:val="24"/>
              </w:rPr>
            </w:pPr>
          </w:p>
          <w:p w14:paraId="04672B5D" w14:textId="77777777" w:rsidR="00384004" w:rsidRPr="009C4A1C" w:rsidRDefault="00384004" w:rsidP="001323C7">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76" w:type="pct"/>
          </w:tcPr>
          <w:p w14:paraId="04F737ED"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64BF333A"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6B113F47" w14:textId="161D3641" w:rsidTr="00384004">
        <w:tc>
          <w:tcPr>
            <w:tcW w:w="167" w:type="pct"/>
          </w:tcPr>
          <w:p w14:paraId="14EAF592"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785" w:type="pct"/>
            <w:tcMar>
              <w:top w:w="43" w:type="dxa"/>
              <w:left w:w="115" w:type="dxa"/>
              <w:bottom w:w="43" w:type="dxa"/>
              <w:right w:w="115" w:type="dxa"/>
            </w:tcMar>
          </w:tcPr>
          <w:p w14:paraId="14DBA2E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971" w:type="pct"/>
          </w:tcPr>
          <w:p w14:paraId="4906437A"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0576FF2"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056E5B7A"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75B8128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31AB187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0BD63DD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350FF657"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938" w:type="pct"/>
          </w:tcPr>
          <w:p w14:paraId="406A442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47C4FF6E"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6B87FD7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B12DA20"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788" w:type="pct"/>
          </w:tcPr>
          <w:p w14:paraId="7D46E40C" w14:textId="77777777" w:rsidR="00384004" w:rsidRPr="00B91F82" w:rsidRDefault="00384004" w:rsidP="001323C7">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B91F82">
              <w:rPr>
                <w:rFonts w:ascii="Times New Roman" w:eastAsia="Times New Roman" w:hAnsi="Times New Roman" w:cs="Times New Roman"/>
                <w:sz w:val="24"/>
                <w:szCs w:val="24"/>
                <w:lang w:val="pt-BR"/>
              </w:rPr>
              <w:t>DSR, 10.RI, 10.W, 10.R, 11.C, 11.DSR, 11.RI, 11.W, 11.R, 12.C, 12.DSR, 12.RI, 12.W, 12.R</w:t>
            </w:r>
          </w:p>
          <w:p w14:paraId="23A7AC2D" w14:textId="77777777" w:rsidR="00384004" w:rsidRPr="00B91F82" w:rsidRDefault="00384004" w:rsidP="001323C7">
            <w:pPr>
              <w:rPr>
                <w:rFonts w:ascii="Times New Roman" w:eastAsia="Times New Roman" w:hAnsi="Times New Roman" w:cs="Times New Roman"/>
                <w:sz w:val="24"/>
                <w:szCs w:val="24"/>
                <w:lang w:val="pt-BR"/>
              </w:rPr>
            </w:pPr>
          </w:p>
          <w:p w14:paraId="72851216" w14:textId="77777777" w:rsidR="00384004" w:rsidRPr="009C4A1C" w:rsidRDefault="00384004" w:rsidP="001323C7">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613CABA" w14:textId="77777777" w:rsidR="00384004" w:rsidRDefault="00384004" w:rsidP="001323C7">
            <w:pPr>
              <w:rPr>
                <w:rFonts w:ascii="Times New Roman" w:eastAsia="Times New Roman" w:hAnsi="Times New Roman" w:cs="Times New Roman"/>
                <w:sz w:val="24"/>
                <w:szCs w:val="24"/>
              </w:rPr>
            </w:pPr>
          </w:p>
          <w:p w14:paraId="705541C5" w14:textId="77777777" w:rsidR="00384004" w:rsidRPr="009C4A1C" w:rsidRDefault="00384004" w:rsidP="001323C7">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676" w:type="pct"/>
          </w:tcPr>
          <w:p w14:paraId="11C91AAE"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79B70A97" w14:textId="77777777" w:rsidR="00384004" w:rsidRPr="009C4A1C" w:rsidRDefault="00384004" w:rsidP="001323C7">
            <w:pPr>
              <w:rPr>
                <w:rFonts w:ascii="Times New Roman" w:eastAsia="Times New Roman" w:hAnsi="Times New Roman" w:cs="Times New Roman"/>
                <w:sz w:val="24"/>
                <w:szCs w:val="24"/>
              </w:rPr>
            </w:pPr>
          </w:p>
        </w:tc>
      </w:tr>
      <w:tr w:rsidR="00384004" w:rsidRPr="00751812" w14:paraId="2E715B5C" w14:textId="7E1E3EC9" w:rsidTr="00384004">
        <w:tc>
          <w:tcPr>
            <w:tcW w:w="167" w:type="pct"/>
          </w:tcPr>
          <w:p w14:paraId="0FB57E3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785" w:type="pct"/>
            <w:tcMar>
              <w:top w:w="43" w:type="dxa"/>
              <w:left w:w="115" w:type="dxa"/>
              <w:bottom w:w="43" w:type="dxa"/>
              <w:right w:w="115" w:type="dxa"/>
            </w:tcMar>
          </w:tcPr>
          <w:p w14:paraId="40B86597"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971" w:type="pct"/>
          </w:tcPr>
          <w:p w14:paraId="7D1E289E"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090942A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434E503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E672DA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474E84C8"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2A48B9D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430DFDAA"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938" w:type="pct"/>
          </w:tcPr>
          <w:p w14:paraId="0AC9421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65F861D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04CD4806"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788" w:type="pct"/>
          </w:tcPr>
          <w:p w14:paraId="5250D164"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English:</w:t>
            </w:r>
            <w:r w:rsidRPr="00FF5E15">
              <w:rPr>
                <w:rFonts w:ascii="Times New Roman" w:eastAsia="Times New Roman" w:hAnsi="Times New Roman" w:cs="Times New Roman"/>
                <w:sz w:val="24"/>
                <w:szCs w:val="24"/>
                <w:lang w:val="pt-BR"/>
              </w:rPr>
              <w:t xml:space="preserve"> 9.C, 9.W, 9.R, 10.C, 10.W, 10.R, 11.C, 11.W, 11.R, 12.C, 12.W, 12.R</w:t>
            </w:r>
          </w:p>
          <w:p w14:paraId="017DC08C" w14:textId="77777777" w:rsidR="00384004" w:rsidRPr="00FF5E15" w:rsidRDefault="00384004" w:rsidP="001323C7">
            <w:pPr>
              <w:rPr>
                <w:rFonts w:ascii="Times New Roman" w:eastAsia="Times New Roman" w:hAnsi="Times New Roman" w:cs="Times New Roman"/>
                <w:sz w:val="24"/>
                <w:szCs w:val="24"/>
                <w:lang w:val="pt-BR"/>
              </w:rPr>
            </w:pPr>
          </w:p>
          <w:p w14:paraId="50507ED2" w14:textId="77777777" w:rsidR="00384004" w:rsidRPr="009C4A1C" w:rsidRDefault="00384004" w:rsidP="001323C7">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B1E0E77" w14:textId="77777777" w:rsidR="00384004" w:rsidRPr="009C4A1C" w:rsidRDefault="00384004" w:rsidP="001323C7">
            <w:pPr>
              <w:rPr>
                <w:rFonts w:ascii="Times New Roman" w:eastAsia="Times New Roman" w:hAnsi="Times New Roman" w:cs="Times New Roman"/>
                <w:sz w:val="24"/>
                <w:szCs w:val="24"/>
              </w:rPr>
            </w:pPr>
          </w:p>
          <w:p w14:paraId="0B1DB7D0"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Mathematics:</w:t>
            </w:r>
            <w:r w:rsidRPr="00FF5E15">
              <w:rPr>
                <w:rFonts w:ascii="Times New Roman" w:eastAsia="Times New Roman" w:hAnsi="Times New Roman" w:cs="Times New Roman"/>
                <w:sz w:val="24"/>
                <w:szCs w:val="24"/>
                <w:lang w:val="pt-BR"/>
              </w:rPr>
              <w:t xml:space="preserve"> COM.1, COM.2, COM.7, COM.9, COM.10, COM.11, COM.16, COM.18, PS.17 </w:t>
            </w:r>
          </w:p>
        </w:tc>
        <w:tc>
          <w:tcPr>
            <w:tcW w:w="676" w:type="pct"/>
          </w:tcPr>
          <w:p w14:paraId="0E214C1B" w14:textId="77777777" w:rsidR="00384004" w:rsidRPr="00FF5E15" w:rsidRDefault="00384004" w:rsidP="001323C7">
            <w:pPr>
              <w:rPr>
                <w:rFonts w:ascii="Times New Roman" w:eastAsia="Times New Roman" w:hAnsi="Times New Roman" w:cs="Times New Roman"/>
                <w:sz w:val="24"/>
                <w:szCs w:val="24"/>
                <w:lang w:val="pt-BR"/>
              </w:rPr>
            </w:pPr>
          </w:p>
        </w:tc>
        <w:tc>
          <w:tcPr>
            <w:tcW w:w="675" w:type="pct"/>
          </w:tcPr>
          <w:p w14:paraId="695B8FA4" w14:textId="77777777" w:rsidR="00384004" w:rsidRPr="00FF5E15" w:rsidRDefault="00384004" w:rsidP="001323C7">
            <w:pPr>
              <w:rPr>
                <w:rFonts w:ascii="Times New Roman" w:eastAsia="Times New Roman" w:hAnsi="Times New Roman" w:cs="Times New Roman"/>
                <w:sz w:val="24"/>
                <w:szCs w:val="24"/>
                <w:lang w:val="pt-BR"/>
              </w:rPr>
            </w:pPr>
          </w:p>
        </w:tc>
      </w:tr>
      <w:tr w:rsidR="00384004" w:rsidRPr="00751812" w14:paraId="464D4792" w14:textId="78A272B2" w:rsidTr="00384004">
        <w:tc>
          <w:tcPr>
            <w:tcW w:w="167" w:type="pct"/>
          </w:tcPr>
          <w:p w14:paraId="4DCAB110"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785" w:type="pct"/>
            <w:tcMar>
              <w:top w:w="43" w:type="dxa"/>
              <w:left w:w="115" w:type="dxa"/>
              <w:bottom w:w="43" w:type="dxa"/>
              <w:right w:w="115" w:type="dxa"/>
            </w:tcMar>
          </w:tcPr>
          <w:p w14:paraId="73F78814"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7A2C5C3A"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971" w:type="pct"/>
          </w:tcPr>
          <w:p w14:paraId="12DB0BB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938" w:type="pct"/>
          </w:tcPr>
          <w:p w14:paraId="785E367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515B4C4A"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368A9869"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788" w:type="pct"/>
          </w:tcPr>
          <w:p w14:paraId="7E05D2B3" w14:textId="77777777" w:rsidR="00384004" w:rsidRPr="009C4A1C" w:rsidRDefault="00384004" w:rsidP="001323C7">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0712612" w14:textId="77777777" w:rsidR="00384004" w:rsidRPr="009C4A1C" w:rsidRDefault="00384004" w:rsidP="001323C7">
            <w:pPr>
              <w:rPr>
                <w:rFonts w:ascii="Times New Roman" w:eastAsia="Times New Roman" w:hAnsi="Times New Roman" w:cs="Times New Roman"/>
                <w:sz w:val="24"/>
                <w:szCs w:val="24"/>
              </w:rPr>
            </w:pPr>
          </w:p>
          <w:p w14:paraId="4FCE62EB"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Mathematics:</w:t>
            </w:r>
            <w:r w:rsidRPr="00FF5E15">
              <w:rPr>
                <w:rFonts w:ascii="Times New Roman" w:eastAsia="Times New Roman" w:hAnsi="Times New Roman" w:cs="Times New Roman"/>
                <w:sz w:val="24"/>
                <w:szCs w:val="24"/>
                <w:lang w:val="pt-BR"/>
              </w:rPr>
              <w:t xml:space="preserve"> A.7, A.8, A.9, AFDA.1, AFDA.3, AFDA.5, AII.4, AII.7, AII.9, COM.1, COM.7, COM.10, COM.11, COM.12, COM.16</w:t>
            </w:r>
          </w:p>
        </w:tc>
        <w:tc>
          <w:tcPr>
            <w:tcW w:w="676" w:type="pct"/>
          </w:tcPr>
          <w:p w14:paraId="3BB5BE2B" w14:textId="77777777" w:rsidR="00384004" w:rsidRPr="00FF5E15" w:rsidRDefault="00384004" w:rsidP="001323C7">
            <w:pPr>
              <w:rPr>
                <w:rFonts w:ascii="Times New Roman" w:eastAsia="Times New Roman" w:hAnsi="Times New Roman" w:cs="Times New Roman"/>
                <w:sz w:val="24"/>
                <w:szCs w:val="24"/>
                <w:lang w:val="pt-BR"/>
              </w:rPr>
            </w:pPr>
          </w:p>
        </w:tc>
        <w:tc>
          <w:tcPr>
            <w:tcW w:w="675" w:type="pct"/>
          </w:tcPr>
          <w:p w14:paraId="0B171AFE" w14:textId="77777777" w:rsidR="00384004" w:rsidRPr="00FF5E15" w:rsidRDefault="00384004" w:rsidP="001323C7">
            <w:pPr>
              <w:rPr>
                <w:rFonts w:ascii="Times New Roman" w:eastAsia="Times New Roman" w:hAnsi="Times New Roman" w:cs="Times New Roman"/>
                <w:sz w:val="24"/>
                <w:szCs w:val="24"/>
                <w:lang w:val="pt-BR"/>
              </w:rPr>
            </w:pPr>
          </w:p>
        </w:tc>
      </w:tr>
      <w:tr w:rsidR="00384004" w:rsidRPr="009C4A1C" w14:paraId="632CC2B2" w14:textId="10732D5C" w:rsidTr="00384004">
        <w:tc>
          <w:tcPr>
            <w:tcW w:w="167" w:type="pct"/>
          </w:tcPr>
          <w:p w14:paraId="1DBF7E9D" w14:textId="77777777" w:rsidR="00384004" w:rsidRPr="009C4A1C" w:rsidRDefault="00384004" w:rsidP="001323C7">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785" w:type="pct"/>
            <w:tcMar>
              <w:top w:w="43" w:type="dxa"/>
              <w:left w:w="115" w:type="dxa"/>
              <w:bottom w:w="43" w:type="dxa"/>
              <w:right w:w="115" w:type="dxa"/>
            </w:tcMar>
          </w:tcPr>
          <w:p w14:paraId="566906F4"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971" w:type="pct"/>
          </w:tcPr>
          <w:p w14:paraId="163CA824"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300B3D5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3A3C8799"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3F2AC862"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938" w:type="pct"/>
          </w:tcPr>
          <w:p w14:paraId="67561C3C"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6D86125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4B79BC8A"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788" w:type="pct"/>
          </w:tcPr>
          <w:p w14:paraId="1842D194" w14:textId="77777777" w:rsidR="00384004" w:rsidRDefault="00384004" w:rsidP="001323C7">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566ECD44" w14:textId="77777777" w:rsidR="00384004" w:rsidRPr="009C4A1C" w:rsidRDefault="00384004" w:rsidP="001323C7">
            <w:pPr>
              <w:rPr>
                <w:rFonts w:ascii="Times New Roman" w:eastAsia="Times New Roman" w:hAnsi="Times New Roman" w:cs="Times New Roman"/>
                <w:sz w:val="24"/>
                <w:szCs w:val="24"/>
              </w:rPr>
            </w:pPr>
          </w:p>
          <w:p w14:paraId="73C593E0" w14:textId="77777777" w:rsidR="00384004" w:rsidRPr="009C4A1C" w:rsidRDefault="00384004" w:rsidP="001323C7">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DC6E0F9" w14:textId="77777777" w:rsidR="00384004" w:rsidRPr="009C4A1C" w:rsidRDefault="00384004" w:rsidP="001323C7">
            <w:pPr>
              <w:rPr>
                <w:rFonts w:ascii="Times New Roman" w:eastAsia="Times New Roman" w:hAnsi="Times New Roman" w:cs="Times New Roman"/>
                <w:sz w:val="24"/>
                <w:szCs w:val="24"/>
              </w:rPr>
            </w:pPr>
          </w:p>
          <w:p w14:paraId="51B1A02D" w14:textId="77777777" w:rsidR="00384004" w:rsidRPr="00FF5E15" w:rsidRDefault="00384004" w:rsidP="001323C7">
            <w:pPr>
              <w:rPr>
                <w:rFonts w:ascii="Times New Roman" w:eastAsia="Times New Roman" w:hAnsi="Times New Roman" w:cs="Times New Roman"/>
                <w:sz w:val="24"/>
                <w:szCs w:val="24"/>
                <w:lang w:val="pt-BR"/>
              </w:rPr>
            </w:pPr>
            <w:r w:rsidRPr="00FF5E15">
              <w:rPr>
                <w:rFonts w:ascii="Times New Roman" w:eastAsia="Times New Roman" w:hAnsi="Times New Roman" w:cs="Times New Roman"/>
                <w:b/>
                <w:bCs/>
                <w:sz w:val="24"/>
                <w:szCs w:val="24"/>
                <w:lang w:val="pt-BR"/>
              </w:rPr>
              <w:t>Mathematics:</w:t>
            </w:r>
            <w:r w:rsidRPr="00FF5E15">
              <w:rPr>
                <w:rFonts w:ascii="Times New Roman" w:eastAsia="Times New Roman" w:hAnsi="Times New Roman" w:cs="Times New Roman"/>
                <w:sz w:val="24"/>
                <w:szCs w:val="24"/>
                <w:lang w:val="pt-BR"/>
              </w:rPr>
              <w:t xml:space="preserve"> A.1, A.3, A.4, A.5, A.7, A.8, A.9, AFDA.1, AFDA.3, AFDA.5, AFDA.8, AII.3, AII.7, AII.9, AII.10, COM.1, COM.7</w:t>
            </w:r>
          </w:p>
          <w:p w14:paraId="265AB198" w14:textId="77777777" w:rsidR="00384004" w:rsidRPr="00FF5E15" w:rsidRDefault="00384004" w:rsidP="001323C7">
            <w:pPr>
              <w:rPr>
                <w:rFonts w:ascii="Times New Roman" w:eastAsia="Times New Roman" w:hAnsi="Times New Roman" w:cs="Times New Roman"/>
                <w:sz w:val="24"/>
                <w:szCs w:val="24"/>
                <w:lang w:val="pt-BR"/>
              </w:rPr>
            </w:pPr>
          </w:p>
          <w:p w14:paraId="005BE67F" w14:textId="77777777" w:rsidR="00384004" w:rsidRPr="009C4A1C" w:rsidRDefault="00384004" w:rsidP="001323C7">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76" w:type="pct"/>
          </w:tcPr>
          <w:p w14:paraId="60A6342E"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2D9FE6E8"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40B2135" w14:textId="6A6A2CDE" w:rsidTr="00384004">
        <w:tc>
          <w:tcPr>
            <w:tcW w:w="167" w:type="pct"/>
          </w:tcPr>
          <w:p w14:paraId="473603CD"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785" w:type="pct"/>
            <w:tcMar>
              <w:top w:w="43" w:type="dxa"/>
              <w:left w:w="115" w:type="dxa"/>
              <w:bottom w:w="43" w:type="dxa"/>
              <w:right w:w="115" w:type="dxa"/>
            </w:tcMar>
          </w:tcPr>
          <w:p w14:paraId="7E3CA0D7"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971" w:type="pct"/>
          </w:tcPr>
          <w:p w14:paraId="76F36258"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210CF1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09E6833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6B43F22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28AD859B"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23EB5112"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1591D724"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938" w:type="pct"/>
          </w:tcPr>
          <w:p w14:paraId="16F72B0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2339EF0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0092B5D6"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17567643"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6B039F9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050D37A3"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788" w:type="pct"/>
          </w:tcPr>
          <w:p w14:paraId="671C1BB0" w14:textId="77777777" w:rsidR="00384004" w:rsidRDefault="00384004" w:rsidP="001323C7">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C5F26F9" w14:textId="77777777" w:rsidR="00384004" w:rsidRDefault="00384004" w:rsidP="001323C7">
            <w:pPr>
              <w:rPr>
                <w:rFonts w:ascii="Times New Roman" w:eastAsia="Times New Roman" w:hAnsi="Times New Roman" w:cs="Times New Roman"/>
                <w:sz w:val="24"/>
                <w:szCs w:val="24"/>
              </w:rPr>
            </w:pPr>
          </w:p>
          <w:p w14:paraId="2966F7D9" w14:textId="77777777" w:rsidR="00384004" w:rsidRPr="009C4A1C" w:rsidRDefault="00384004" w:rsidP="001323C7">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6E3F0E0E"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064831A5"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69893512" w14:textId="1AA5371F" w:rsidTr="00384004">
        <w:tc>
          <w:tcPr>
            <w:tcW w:w="167" w:type="pct"/>
          </w:tcPr>
          <w:p w14:paraId="3A0593F2"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785" w:type="pct"/>
            <w:tcMar>
              <w:top w:w="43" w:type="dxa"/>
              <w:left w:w="115" w:type="dxa"/>
              <w:bottom w:w="43" w:type="dxa"/>
              <w:right w:w="115" w:type="dxa"/>
            </w:tcMar>
          </w:tcPr>
          <w:p w14:paraId="03096C68"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971" w:type="pct"/>
          </w:tcPr>
          <w:p w14:paraId="1B907BD2"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0EAD6F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1C44E07A"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196464A4" w14:textId="77777777" w:rsidR="00384004" w:rsidRPr="00ED3052" w:rsidRDefault="00384004">
            <w:pPr>
              <w:numPr>
                <w:ilvl w:val="1"/>
                <w:numId w:val="14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3B75A385" w14:textId="77777777" w:rsidR="00384004" w:rsidRPr="00ED3052" w:rsidRDefault="00384004">
            <w:pPr>
              <w:numPr>
                <w:ilvl w:val="1"/>
                <w:numId w:val="14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2B0F0B25" w14:textId="77777777" w:rsidR="00384004" w:rsidRPr="00ED3052" w:rsidRDefault="00384004">
            <w:pPr>
              <w:numPr>
                <w:ilvl w:val="1"/>
                <w:numId w:val="14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7B2B5E82" w14:textId="77777777" w:rsidR="00384004" w:rsidRPr="009C4A1C" w:rsidRDefault="00384004">
            <w:pPr>
              <w:numPr>
                <w:ilvl w:val="1"/>
                <w:numId w:val="14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938" w:type="pct"/>
          </w:tcPr>
          <w:p w14:paraId="49D599C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227997E7"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2DC5314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00FFC7F6"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788" w:type="pct"/>
          </w:tcPr>
          <w:p w14:paraId="6FA6DC11" w14:textId="77777777" w:rsidR="00384004" w:rsidRDefault="00384004" w:rsidP="001323C7">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6F555EC0" w14:textId="77777777" w:rsidR="00384004" w:rsidRPr="009C4A1C" w:rsidRDefault="00384004" w:rsidP="001323C7">
            <w:pPr>
              <w:rPr>
                <w:rFonts w:ascii="Times New Roman" w:eastAsia="Times New Roman" w:hAnsi="Times New Roman" w:cs="Times New Roman"/>
                <w:sz w:val="24"/>
                <w:szCs w:val="24"/>
              </w:rPr>
            </w:pPr>
          </w:p>
          <w:p w14:paraId="3920EAC1" w14:textId="77777777" w:rsidR="00384004" w:rsidRPr="009C4A1C" w:rsidRDefault="00384004" w:rsidP="001323C7">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76" w:type="pct"/>
          </w:tcPr>
          <w:p w14:paraId="3EDAC375"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4F40723C"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2511B0D4" w14:textId="766B36B2" w:rsidTr="00384004">
        <w:tc>
          <w:tcPr>
            <w:tcW w:w="167" w:type="pct"/>
            <w:tcBorders>
              <w:bottom w:val="single" w:sz="4" w:space="0" w:color="auto"/>
            </w:tcBorders>
          </w:tcPr>
          <w:p w14:paraId="4FC5DE03"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785" w:type="pct"/>
            <w:tcBorders>
              <w:bottom w:val="single" w:sz="4" w:space="0" w:color="auto"/>
            </w:tcBorders>
            <w:tcMar>
              <w:top w:w="43" w:type="dxa"/>
              <w:left w:w="115" w:type="dxa"/>
              <w:bottom w:w="43" w:type="dxa"/>
              <w:right w:w="115" w:type="dxa"/>
            </w:tcMar>
          </w:tcPr>
          <w:p w14:paraId="74E2F732"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971" w:type="pct"/>
            <w:tcBorders>
              <w:bottom w:val="single" w:sz="4" w:space="0" w:color="auto"/>
            </w:tcBorders>
          </w:tcPr>
          <w:p w14:paraId="42323EC3"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1C9E939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0A90A5AE" w14:textId="77777777" w:rsidR="00384004" w:rsidRPr="00ED3052" w:rsidRDefault="00384004">
            <w:pPr>
              <w:numPr>
                <w:ilvl w:val="1"/>
                <w:numId w:val="1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6A30C2EC" w14:textId="77777777" w:rsidR="00384004" w:rsidRPr="00ED3052" w:rsidRDefault="00384004">
            <w:pPr>
              <w:numPr>
                <w:ilvl w:val="1"/>
                <w:numId w:val="14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6BB2D93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4743C1A9"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0D695088"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938" w:type="pct"/>
            <w:tcBorders>
              <w:bottom w:val="single" w:sz="4" w:space="0" w:color="auto"/>
            </w:tcBorders>
          </w:tcPr>
          <w:p w14:paraId="1C43269C"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572CE0CC"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6FB8DFCD"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226EB8AE"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788" w:type="pct"/>
            <w:tcBorders>
              <w:bottom w:val="single" w:sz="4" w:space="0" w:color="auto"/>
            </w:tcBorders>
          </w:tcPr>
          <w:p w14:paraId="0CAFB2C5" w14:textId="77777777" w:rsidR="00384004" w:rsidRDefault="00384004" w:rsidP="001323C7">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4B69F4F3" w14:textId="77777777" w:rsidR="00384004" w:rsidRPr="009C4A1C" w:rsidRDefault="00384004" w:rsidP="001323C7">
            <w:pPr>
              <w:rPr>
                <w:rFonts w:ascii="Times New Roman" w:eastAsia="Times New Roman" w:hAnsi="Times New Roman" w:cs="Times New Roman"/>
                <w:sz w:val="24"/>
                <w:szCs w:val="24"/>
              </w:rPr>
            </w:pPr>
          </w:p>
          <w:p w14:paraId="3AE6EFC2" w14:textId="77777777" w:rsidR="00384004" w:rsidRPr="009C4A1C" w:rsidRDefault="00384004" w:rsidP="001323C7">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888CB61" w14:textId="77777777" w:rsidR="00384004" w:rsidRDefault="00384004" w:rsidP="001323C7">
            <w:pPr>
              <w:rPr>
                <w:rFonts w:ascii="Times New Roman" w:eastAsia="Times New Roman" w:hAnsi="Times New Roman" w:cs="Times New Roman"/>
                <w:sz w:val="24"/>
                <w:szCs w:val="24"/>
              </w:rPr>
            </w:pPr>
          </w:p>
          <w:p w14:paraId="42EF2347" w14:textId="77777777" w:rsidR="00384004" w:rsidRPr="009C4A1C" w:rsidRDefault="00384004" w:rsidP="001323C7">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676" w:type="pct"/>
            <w:tcBorders>
              <w:bottom w:val="single" w:sz="4" w:space="0" w:color="auto"/>
            </w:tcBorders>
          </w:tcPr>
          <w:p w14:paraId="6B2928DE" w14:textId="77777777" w:rsidR="00384004" w:rsidRPr="009C4A1C" w:rsidRDefault="00384004" w:rsidP="001323C7">
            <w:pPr>
              <w:rPr>
                <w:rFonts w:ascii="Times New Roman" w:eastAsia="Times New Roman" w:hAnsi="Times New Roman" w:cs="Times New Roman"/>
                <w:sz w:val="24"/>
                <w:szCs w:val="24"/>
              </w:rPr>
            </w:pPr>
          </w:p>
        </w:tc>
        <w:tc>
          <w:tcPr>
            <w:tcW w:w="675" w:type="pct"/>
            <w:tcBorders>
              <w:bottom w:val="single" w:sz="4" w:space="0" w:color="auto"/>
            </w:tcBorders>
          </w:tcPr>
          <w:p w14:paraId="0A1E2EC6"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BCB6035" w14:textId="42F508D1" w:rsidTr="00384004">
        <w:tc>
          <w:tcPr>
            <w:tcW w:w="167" w:type="pct"/>
            <w:shd w:val="clear" w:color="auto" w:fill="AEAAAA" w:themeFill="background2" w:themeFillShade="BF"/>
          </w:tcPr>
          <w:p w14:paraId="32B98950" w14:textId="77777777" w:rsidR="00384004" w:rsidRPr="009C4A1C" w:rsidRDefault="00384004" w:rsidP="001323C7">
            <w:pPr>
              <w:pStyle w:val="Heading2"/>
              <w:spacing w:before="0" w:beforeAutospacing="0" w:after="0" w:afterAutospacing="0"/>
              <w:rPr>
                <w:sz w:val="24"/>
                <w:szCs w:val="24"/>
              </w:rPr>
            </w:pPr>
          </w:p>
        </w:tc>
        <w:tc>
          <w:tcPr>
            <w:tcW w:w="785" w:type="pct"/>
            <w:shd w:val="clear" w:color="auto" w:fill="AEAAAA" w:themeFill="background2" w:themeFillShade="BF"/>
            <w:tcMar>
              <w:top w:w="43" w:type="dxa"/>
              <w:left w:w="115" w:type="dxa"/>
              <w:bottom w:w="43" w:type="dxa"/>
              <w:right w:w="115" w:type="dxa"/>
            </w:tcMar>
          </w:tcPr>
          <w:p w14:paraId="12D582CE" w14:textId="77777777" w:rsidR="00384004" w:rsidRPr="009C4A1C" w:rsidRDefault="00384004" w:rsidP="001323C7">
            <w:pPr>
              <w:pStyle w:val="Heading2"/>
              <w:spacing w:before="0" w:beforeAutospacing="0" w:after="0" w:afterAutospacing="0"/>
              <w:rPr>
                <w:sz w:val="24"/>
                <w:szCs w:val="24"/>
              </w:rPr>
            </w:pPr>
            <w:bookmarkStart w:id="6" w:name="_Toc67297991"/>
            <w:r w:rsidRPr="009C4A1C">
              <w:rPr>
                <w:sz w:val="24"/>
                <w:szCs w:val="24"/>
              </w:rPr>
              <w:t>Examining All Aspects of an Industry</w:t>
            </w:r>
            <w:bookmarkEnd w:id="6"/>
          </w:p>
        </w:tc>
        <w:tc>
          <w:tcPr>
            <w:tcW w:w="971" w:type="pct"/>
            <w:shd w:val="clear" w:color="auto" w:fill="AEAAAA" w:themeFill="background2" w:themeFillShade="BF"/>
          </w:tcPr>
          <w:p w14:paraId="2407C9EA" w14:textId="77777777" w:rsidR="00384004" w:rsidRPr="009C4A1C" w:rsidRDefault="00384004" w:rsidP="001323C7">
            <w:pPr>
              <w:pStyle w:val="Heading2"/>
              <w:spacing w:before="0" w:beforeAutospacing="0" w:after="0" w:afterAutospacing="0"/>
              <w:rPr>
                <w:sz w:val="24"/>
                <w:szCs w:val="24"/>
              </w:rPr>
            </w:pPr>
          </w:p>
        </w:tc>
        <w:tc>
          <w:tcPr>
            <w:tcW w:w="938" w:type="pct"/>
            <w:shd w:val="clear" w:color="auto" w:fill="AEAAAA" w:themeFill="background2" w:themeFillShade="BF"/>
          </w:tcPr>
          <w:p w14:paraId="59D9EEDF" w14:textId="77777777" w:rsidR="00384004" w:rsidRPr="009C4A1C" w:rsidRDefault="00384004" w:rsidP="001323C7">
            <w:pPr>
              <w:pStyle w:val="Heading2"/>
              <w:spacing w:before="0" w:beforeAutospacing="0" w:after="0" w:afterAutospacing="0"/>
              <w:rPr>
                <w:sz w:val="24"/>
                <w:szCs w:val="24"/>
              </w:rPr>
            </w:pPr>
          </w:p>
        </w:tc>
        <w:tc>
          <w:tcPr>
            <w:tcW w:w="788" w:type="pct"/>
            <w:shd w:val="clear" w:color="auto" w:fill="AEAAAA" w:themeFill="background2" w:themeFillShade="BF"/>
          </w:tcPr>
          <w:p w14:paraId="18ADCB30" w14:textId="77777777" w:rsidR="00384004" w:rsidRPr="009C4A1C" w:rsidRDefault="00384004" w:rsidP="001323C7">
            <w:pPr>
              <w:pStyle w:val="Heading2"/>
              <w:spacing w:before="0" w:beforeAutospacing="0" w:after="0" w:afterAutospacing="0"/>
              <w:rPr>
                <w:sz w:val="24"/>
                <w:szCs w:val="24"/>
              </w:rPr>
            </w:pPr>
          </w:p>
        </w:tc>
        <w:tc>
          <w:tcPr>
            <w:tcW w:w="676" w:type="pct"/>
            <w:shd w:val="clear" w:color="auto" w:fill="AEAAAA" w:themeFill="background2" w:themeFillShade="BF"/>
          </w:tcPr>
          <w:p w14:paraId="5E58B2AC" w14:textId="77777777" w:rsidR="00384004" w:rsidRPr="009C4A1C" w:rsidRDefault="00384004" w:rsidP="001323C7">
            <w:pPr>
              <w:pStyle w:val="Heading2"/>
              <w:spacing w:before="0" w:beforeAutospacing="0" w:after="0" w:afterAutospacing="0"/>
              <w:rPr>
                <w:sz w:val="24"/>
                <w:szCs w:val="24"/>
              </w:rPr>
            </w:pPr>
          </w:p>
        </w:tc>
        <w:tc>
          <w:tcPr>
            <w:tcW w:w="675" w:type="pct"/>
            <w:shd w:val="clear" w:color="auto" w:fill="AEAAAA" w:themeFill="background2" w:themeFillShade="BF"/>
          </w:tcPr>
          <w:p w14:paraId="4D601E2E" w14:textId="77777777" w:rsidR="00384004" w:rsidRPr="009C4A1C" w:rsidRDefault="00384004" w:rsidP="001323C7">
            <w:pPr>
              <w:pStyle w:val="Heading2"/>
              <w:spacing w:before="0" w:beforeAutospacing="0" w:after="0" w:afterAutospacing="0"/>
              <w:rPr>
                <w:sz w:val="24"/>
                <w:szCs w:val="24"/>
              </w:rPr>
            </w:pPr>
          </w:p>
        </w:tc>
      </w:tr>
      <w:tr w:rsidR="00384004" w:rsidRPr="009C4A1C" w14:paraId="2C649358" w14:textId="7B72A5E5" w:rsidTr="00384004">
        <w:tc>
          <w:tcPr>
            <w:tcW w:w="167" w:type="pct"/>
          </w:tcPr>
          <w:p w14:paraId="14367E10"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785" w:type="pct"/>
            <w:tcMar>
              <w:top w:w="43" w:type="dxa"/>
              <w:left w:w="115" w:type="dxa"/>
              <w:bottom w:w="43" w:type="dxa"/>
              <w:right w:w="115" w:type="dxa"/>
            </w:tcMar>
          </w:tcPr>
          <w:p w14:paraId="098EF71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971" w:type="pct"/>
          </w:tcPr>
          <w:p w14:paraId="4CAB026E" w14:textId="77777777" w:rsidR="00384004" w:rsidRPr="00ED3052" w:rsidRDefault="00384004" w:rsidP="001323C7">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5789093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3F330887"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23DAE77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1FEE20C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0D6BA798"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7609220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576B15A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422B4B10"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11EB8E0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14B3E3D5"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938" w:type="pct"/>
          </w:tcPr>
          <w:p w14:paraId="54381494"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067A666F"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20B85CAF"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788" w:type="pct"/>
          </w:tcPr>
          <w:p w14:paraId="5BC86D6E" w14:textId="77777777" w:rsidR="00384004" w:rsidRPr="009C4A1C" w:rsidRDefault="00384004" w:rsidP="001323C7">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76" w:type="pct"/>
          </w:tcPr>
          <w:p w14:paraId="331AF638"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78534490"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56BF9BCE" w14:textId="2D7A4A9D" w:rsidTr="00384004">
        <w:tc>
          <w:tcPr>
            <w:tcW w:w="167" w:type="pct"/>
          </w:tcPr>
          <w:p w14:paraId="29755802"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785" w:type="pct"/>
            <w:tcMar>
              <w:top w:w="43" w:type="dxa"/>
              <w:left w:w="115" w:type="dxa"/>
              <w:bottom w:w="43" w:type="dxa"/>
              <w:right w:w="115" w:type="dxa"/>
            </w:tcMar>
          </w:tcPr>
          <w:p w14:paraId="15BE11A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971" w:type="pct"/>
          </w:tcPr>
          <w:p w14:paraId="37B90898"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08B7487"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1102398F"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1D66E69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0FA9C957"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7F9DB9D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60EF3F8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5564F06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1C66F7B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3539AA41"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938" w:type="pct"/>
          </w:tcPr>
          <w:p w14:paraId="00454EBE"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7DEA7B4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788" w:type="pct"/>
          </w:tcPr>
          <w:p w14:paraId="27894697"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5865DC41"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478D3E14"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25E7D79" w14:textId="10936554" w:rsidTr="00384004">
        <w:tc>
          <w:tcPr>
            <w:tcW w:w="167" w:type="pct"/>
          </w:tcPr>
          <w:p w14:paraId="0FC900C9"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785" w:type="pct"/>
            <w:tcMar>
              <w:top w:w="43" w:type="dxa"/>
              <w:left w:w="115" w:type="dxa"/>
              <w:bottom w:w="43" w:type="dxa"/>
              <w:right w:w="115" w:type="dxa"/>
            </w:tcMar>
          </w:tcPr>
          <w:p w14:paraId="2D2FD56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971" w:type="pct"/>
          </w:tcPr>
          <w:p w14:paraId="1F1B3EC4"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343B752"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07DCC7F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3BF110D9"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2A2029CD"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938" w:type="pct"/>
          </w:tcPr>
          <w:p w14:paraId="2EF0769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5A014B07"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788" w:type="pct"/>
          </w:tcPr>
          <w:p w14:paraId="7EA827C7"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140AEE23"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01A2F5C0"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5FC113E0" w14:textId="63BA7CFF" w:rsidTr="00384004">
        <w:tc>
          <w:tcPr>
            <w:tcW w:w="167" w:type="pct"/>
          </w:tcPr>
          <w:p w14:paraId="7E004CB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785" w:type="pct"/>
            <w:tcMar>
              <w:top w:w="43" w:type="dxa"/>
              <w:left w:w="115" w:type="dxa"/>
              <w:bottom w:w="43" w:type="dxa"/>
              <w:right w:w="115" w:type="dxa"/>
            </w:tcMar>
          </w:tcPr>
          <w:p w14:paraId="6C8D014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78779D25"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971" w:type="pct"/>
          </w:tcPr>
          <w:p w14:paraId="1FD47ADF"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57A7C2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36FAA8E8"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492EAEF6"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938" w:type="pct"/>
          </w:tcPr>
          <w:p w14:paraId="1EFAF5AD"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1CAFAD5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1A98AA22"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6DC3AC8C"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788" w:type="pct"/>
          </w:tcPr>
          <w:p w14:paraId="06BF5AAB"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7606037F"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045A2FF6"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7575181" w14:textId="12EEAFD6" w:rsidTr="00384004">
        <w:tc>
          <w:tcPr>
            <w:tcW w:w="167" w:type="pct"/>
          </w:tcPr>
          <w:p w14:paraId="0D245238"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785" w:type="pct"/>
            <w:tcMar>
              <w:top w:w="43" w:type="dxa"/>
              <w:left w:w="115" w:type="dxa"/>
              <w:bottom w:w="43" w:type="dxa"/>
              <w:right w:w="115" w:type="dxa"/>
            </w:tcMar>
          </w:tcPr>
          <w:p w14:paraId="4572D9A7"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6214B50E"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971" w:type="pct"/>
          </w:tcPr>
          <w:p w14:paraId="4F72CEAC"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26F8E9B"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0CBE75ED"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01BEBFA0"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0DC9FBEA"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18D1FD55"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938" w:type="pct"/>
          </w:tcPr>
          <w:p w14:paraId="4AF067B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03C7F8F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29A5B4E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5518DD3A"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35EBCA78"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31C3339D"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289FD598"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788" w:type="pct"/>
          </w:tcPr>
          <w:p w14:paraId="16D1ED9B"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0E950E6E"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69DC5272"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5058E300" w14:textId="4453D7F9" w:rsidTr="00384004">
        <w:tc>
          <w:tcPr>
            <w:tcW w:w="167" w:type="pct"/>
          </w:tcPr>
          <w:p w14:paraId="3BDE768A"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785" w:type="pct"/>
            <w:tcMar>
              <w:top w:w="43" w:type="dxa"/>
              <w:left w:w="115" w:type="dxa"/>
              <w:bottom w:w="43" w:type="dxa"/>
              <w:right w:w="115" w:type="dxa"/>
            </w:tcMar>
          </w:tcPr>
          <w:p w14:paraId="60765A35"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971" w:type="pct"/>
          </w:tcPr>
          <w:p w14:paraId="376F876F"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CAB818B"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6A9591A0"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0700A90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3F623037"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938" w:type="pct"/>
          </w:tcPr>
          <w:p w14:paraId="34E0755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220154E8"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788" w:type="pct"/>
          </w:tcPr>
          <w:p w14:paraId="28230FC4" w14:textId="77777777" w:rsidR="00384004" w:rsidRPr="009C4A1C" w:rsidRDefault="00384004" w:rsidP="001323C7">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76" w:type="pct"/>
          </w:tcPr>
          <w:p w14:paraId="6420909E"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5F914F43"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CED3D80" w14:textId="649A9514" w:rsidTr="00384004">
        <w:tc>
          <w:tcPr>
            <w:tcW w:w="167" w:type="pct"/>
          </w:tcPr>
          <w:p w14:paraId="7D095C86"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785" w:type="pct"/>
            <w:tcMar>
              <w:top w:w="43" w:type="dxa"/>
              <w:left w:w="115" w:type="dxa"/>
              <w:bottom w:w="43" w:type="dxa"/>
              <w:right w:w="115" w:type="dxa"/>
            </w:tcMar>
          </w:tcPr>
          <w:p w14:paraId="6B2F859A"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971" w:type="pct"/>
          </w:tcPr>
          <w:p w14:paraId="192547C7"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63F673F"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0968C072"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938" w:type="pct"/>
          </w:tcPr>
          <w:p w14:paraId="12AB7FC0"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5850B447"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2B20E53B"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788" w:type="pct"/>
          </w:tcPr>
          <w:p w14:paraId="2806CF51" w14:textId="77777777" w:rsidR="00384004" w:rsidRPr="009C4A1C" w:rsidRDefault="00384004" w:rsidP="001323C7">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76" w:type="pct"/>
          </w:tcPr>
          <w:p w14:paraId="284C29D3"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19561502"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26DA09AD" w14:textId="1670A10E" w:rsidTr="00384004">
        <w:tc>
          <w:tcPr>
            <w:tcW w:w="167" w:type="pct"/>
            <w:tcBorders>
              <w:bottom w:val="single" w:sz="4" w:space="0" w:color="auto"/>
            </w:tcBorders>
          </w:tcPr>
          <w:p w14:paraId="045D13AC"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785" w:type="pct"/>
            <w:tcBorders>
              <w:bottom w:val="single" w:sz="4" w:space="0" w:color="auto"/>
            </w:tcBorders>
            <w:tcMar>
              <w:top w:w="43" w:type="dxa"/>
              <w:left w:w="115" w:type="dxa"/>
              <w:bottom w:w="43" w:type="dxa"/>
              <w:right w:w="115" w:type="dxa"/>
            </w:tcMar>
          </w:tcPr>
          <w:p w14:paraId="01C85B7F"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971" w:type="pct"/>
            <w:tcBorders>
              <w:bottom w:val="single" w:sz="4" w:space="0" w:color="auto"/>
            </w:tcBorders>
          </w:tcPr>
          <w:p w14:paraId="7E6AB87A"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F341A0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6CD688A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7D465FC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0FD4B30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6DE5D342"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24E68D8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3BCF5186"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938" w:type="pct"/>
            <w:tcBorders>
              <w:bottom w:val="single" w:sz="4" w:space="0" w:color="auto"/>
            </w:tcBorders>
          </w:tcPr>
          <w:p w14:paraId="1B775C58"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4D1E6D9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235E2619"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DE85F6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788" w:type="pct"/>
            <w:tcBorders>
              <w:bottom w:val="single" w:sz="4" w:space="0" w:color="auto"/>
            </w:tcBorders>
          </w:tcPr>
          <w:p w14:paraId="06A1CA58" w14:textId="77777777" w:rsidR="00384004" w:rsidRPr="009C4A1C" w:rsidRDefault="00384004" w:rsidP="001323C7">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76" w:type="pct"/>
            <w:tcBorders>
              <w:bottom w:val="single" w:sz="4" w:space="0" w:color="auto"/>
            </w:tcBorders>
          </w:tcPr>
          <w:p w14:paraId="07DC3B42" w14:textId="77777777" w:rsidR="00384004" w:rsidRPr="009C4A1C" w:rsidRDefault="00384004" w:rsidP="001323C7">
            <w:pPr>
              <w:rPr>
                <w:rFonts w:ascii="Times New Roman" w:eastAsia="Times New Roman" w:hAnsi="Times New Roman" w:cs="Times New Roman"/>
                <w:sz w:val="24"/>
                <w:szCs w:val="24"/>
              </w:rPr>
            </w:pPr>
          </w:p>
        </w:tc>
        <w:tc>
          <w:tcPr>
            <w:tcW w:w="675" w:type="pct"/>
            <w:tcBorders>
              <w:bottom w:val="single" w:sz="4" w:space="0" w:color="auto"/>
            </w:tcBorders>
          </w:tcPr>
          <w:p w14:paraId="79DF59D1"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3B728C9E" w14:textId="0885AEED" w:rsidTr="00384004">
        <w:tc>
          <w:tcPr>
            <w:tcW w:w="167" w:type="pct"/>
            <w:shd w:val="clear" w:color="auto" w:fill="AEAAAA" w:themeFill="background2" w:themeFillShade="BF"/>
          </w:tcPr>
          <w:p w14:paraId="15B1FC41" w14:textId="77777777" w:rsidR="00384004" w:rsidRPr="009C4A1C" w:rsidRDefault="00384004" w:rsidP="001323C7">
            <w:pPr>
              <w:pStyle w:val="Heading2"/>
              <w:spacing w:before="0" w:beforeAutospacing="0" w:after="0" w:afterAutospacing="0"/>
              <w:rPr>
                <w:sz w:val="24"/>
                <w:szCs w:val="24"/>
              </w:rPr>
            </w:pPr>
          </w:p>
        </w:tc>
        <w:tc>
          <w:tcPr>
            <w:tcW w:w="785" w:type="pct"/>
            <w:shd w:val="clear" w:color="auto" w:fill="AEAAAA" w:themeFill="background2" w:themeFillShade="BF"/>
            <w:tcMar>
              <w:top w:w="43" w:type="dxa"/>
              <w:left w:w="115" w:type="dxa"/>
              <w:bottom w:w="43" w:type="dxa"/>
              <w:right w:w="115" w:type="dxa"/>
            </w:tcMar>
          </w:tcPr>
          <w:p w14:paraId="68270B40" w14:textId="77777777" w:rsidR="00384004" w:rsidRPr="009C4A1C" w:rsidRDefault="00384004" w:rsidP="001323C7">
            <w:pPr>
              <w:pStyle w:val="Heading2"/>
              <w:spacing w:before="0" w:beforeAutospacing="0" w:after="0" w:afterAutospacing="0"/>
              <w:rPr>
                <w:sz w:val="24"/>
                <w:szCs w:val="24"/>
              </w:rPr>
            </w:pPr>
            <w:bookmarkStart w:id="7" w:name="_Toc67297992"/>
            <w:r w:rsidRPr="009C4A1C">
              <w:rPr>
                <w:sz w:val="24"/>
                <w:szCs w:val="24"/>
              </w:rPr>
              <w:t>Addressing Elements of Student Life</w:t>
            </w:r>
          </w:p>
        </w:tc>
        <w:tc>
          <w:tcPr>
            <w:tcW w:w="971" w:type="pct"/>
            <w:shd w:val="clear" w:color="auto" w:fill="AEAAAA" w:themeFill="background2" w:themeFillShade="BF"/>
          </w:tcPr>
          <w:p w14:paraId="3CE77496" w14:textId="77777777" w:rsidR="00384004" w:rsidRPr="009C4A1C" w:rsidRDefault="00384004" w:rsidP="001323C7">
            <w:pPr>
              <w:pStyle w:val="Heading2"/>
              <w:spacing w:before="0" w:beforeAutospacing="0" w:after="0" w:afterAutospacing="0"/>
              <w:rPr>
                <w:sz w:val="24"/>
                <w:szCs w:val="24"/>
              </w:rPr>
            </w:pPr>
          </w:p>
        </w:tc>
        <w:tc>
          <w:tcPr>
            <w:tcW w:w="938" w:type="pct"/>
            <w:shd w:val="clear" w:color="auto" w:fill="AEAAAA" w:themeFill="background2" w:themeFillShade="BF"/>
          </w:tcPr>
          <w:p w14:paraId="16706C45" w14:textId="77777777" w:rsidR="00384004" w:rsidRPr="009C4A1C" w:rsidRDefault="00384004" w:rsidP="001323C7">
            <w:pPr>
              <w:pStyle w:val="Heading2"/>
              <w:spacing w:before="0" w:beforeAutospacing="0" w:after="0" w:afterAutospacing="0"/>
              <w:rPr>
                <w:sz w:val="24"/>
                <w:szCs w:val="24"/>
              </w:rPr>
            </w:pPr>
          </w:p>
        </w:tc>
        <w:bookmarkEnd w:id="7"/>
        <w:tc>
          <w:tcPr>
            <w:tcW w:w="788" w:type="pct"/>
            <w:shd w:val="clear" w:color="auto" w:fill="AEAAAA" w:themeFill="background2" w:themeFillShade="BF"/>
          </w:tcPr>
          <w:p w14:paraId="71F65B5F" w14:textId="77777777" w:rsidR="00384004" w:rsidRPr="009C4A1C" w:rsidRDefault="00384004" w:rsidP="001323C7">
            <w:pPr>
              <w:pStyle w:val="Heading2"/>
              <w:spacing w:before="0" w:beforeAutospacing="0" w:after="0" w:afterAutospacing="0"/>
              <w:rPr>
                <w:sz w:val="24"/>
                <w:szCs w:val="24"/>
              </w:rPr>
            </w:pPr>
          </w:p>
        </w:tc>
        <w:tc>
          <w:tcPr>
            <w:tcW w:w="676" w:type="pct"/>
            <w:shd w:val="clear" w:color="auto" w:fill="AEAAAA" w:themeFill="background2" w:themeFillShade="BF"/>
          </w:tcPr>
          <w:p w14:paraId="131C3038" w14:textId="77777777" w:rsidR="00384004" w:rsidRPr="009C4A1C" w:rsidRDefault="00384004" w:rsidP="001323C7">
            <w:pPr>
              <w:pStyle w:val="Heading2"/>
              <w:spacing w:before="0" w:beforeAutospacing="0" w:after="0" w:afterAutospacing="0"/>
              <w:rPr>
                <w:sz w:val="24"/>
                <w:szCs w:val="24"/>
              </w:rPr>
            </w:pPr>
          </w:p>
        </w:tc>
        <w:tc>
          <w:tcPr>
            <w:tcW w:w="675" w:type="pct"/>
            <w:shd w:val="clear" w:color="auto" w:fill="AEAAAA" w:themeFill="background2" w:themeFillShade="BF"/>
          </w:tcPr>
          <w:p w14:paraId="0B94614A" w14:textId="77777777" w:rsidR="00384004" w:rsidRPr="009C4A1C" w:rsidRDefault="00384004" w:rsidP="001323C7">
            <w:pPr>
              <w:pStyle w:val="Heading2"/>
              <w:spacing w:before="0" w:beforeAutospacing="0" w:after="0" w:afterAutospacing="0"/>
              <w:rPr>
                <w:sz w:val="24"/>
                <w:szCs w:val="24"/>
              </w:rPr>
            </w:pPr>
          </w:p>
        </w:tc>
      </w:tr>
      <w:tr w:rsidR="00384004" w:rsidRPr="009C4A1C" w14:paraId="2AD667E7" w14:textId="56650748" w:rsidTr="00384004">
        <w:tc>
          <w:tcPr>
            <w:tcW w:w="167" w:type="pct"/>
          </w:tcPr>
          <w:p w14:paraId="34894CAF"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785" w:type="pct"/>
            <w:tcMar>
              <w:top w:w="43" w:type="dxa"/>
              <w:left w:w="115" w:type="dxa"/>
              <w:bottom w:w="43" w:type="dxa"/>
              <w:right w:w="115" w:type="dxa"/>
            </w:tcMar>
          </w:tcPr>
          <w:p w14:paraId="124FB3C3"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971" w:type="pct"/>
          </w:tcPr>
          <w:p w14:paraId="16AFFFAE"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78F086C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3E6EA46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35A6F5CA"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61301A7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0D73A657" w14:textId="77777777" w:rsidR="00384004"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28C1150C" w14:textId="77777777" w:rsidR="00384004" w:rsidRPr="00ED3052" w:rsidRDefault="00384004" w:rsidP="001323C7">
            <w:pPr>
              <w:shd w:val="clear" w:color="auto" w:fill="FFFFFF"/>
              <w:ind w:left="1095"/>
              <w:rPr>
                <w:rFonts w:ascii="Times New Roman" w:eastAsia="Times New Roman" w:hAnsi="Times New Roman" w:cs="Times New Roman"/>
                <w:sz w:val="24"/>
                <w:szCs w:val="24"/>
              </w:rPr>
            </w:pPr>
          </w:p>
          <w:p w14:paraId="1251451B"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52D4C4D2"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478F85FA"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938" w:type="pct"/>
          </w:tcPr>
          <w:p w14:paraId="6813B1EB" w14:textId="77777777" w:rsidR="00384004" w:rsidRPr="009C4A1C" w:rsidRDefault="00384004" w:rsidP="001323C7">
            <w:pPr>
              <w:rPr>
                <w:rFonts w:ascii="Times New Roman" w:eastAsia="Times New Roman" w:hAnsi="Times New Roman" w:cs="Times New Roman"/>
                <w:sz w:val="24"/>
                <w:szCs w:val="24"/>
              </w:rPr>
            </w:pPr>
          </w:p>
        </w:tc>
        <w:tc>
          <w:tcPr>
            <w:tcW w:w="788" w:type="pct"/>
          </w:tcPr>
          <w:p w14:paraId="569D6600"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6F5F01D6"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7CD54638"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5C662520" w14:textId="1CF3D638" w:rsidTr="00384004">
        <w:tc>
          <w:tcPr>
            <w:tcW w:w="167" w:type="pct"/>
          </w:tcPr>
          <w:p w14:paraId="7E5CD7D0"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785" w:type="pct"/>
            <w:tcMar>
              <w:top w:w="43" w:type="dxa"/>
              <w:left w:w="115" w:type="dxa"/>
              <w:bottom w:w="43" w:type="dxa"/>
              <w:right w:w="115" w:type="dxa"/>
            </w:tcMar>
          </w:tcPr>
          <w:p w14:paraId="4AD05108"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34C16D29"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971" w:type="pct"/>
          </w:tcPr>
          <w:p w14:paraId="7B857BC8"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4AEAA93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276A3258"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01A168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73DE706F"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378C5227"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1D38778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1A4DB229" w14:textId="77777777" w:rsidR="00384004"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31B89301" w14:textId="77777777" w:rsidR="00384004" w:rsidRPr="00ED3052" w:rsidRDefault="00384004" w:rsidP="001323C7">
            <w:pPr>
              <w:shd w:val="clear" w:color="auto" w:fill="FFFFFF"/>
              <w:ind w:left="1095"/>
              <w:rPr>
                <w:rFonts w:ascii="Times New Roman" w:eastAsia="Times New Roman" w:hAnsi="Times New Roman" w:cs="Times New Roman"/>
                <w:sz w:val="24"/>
                <w:szCs w:val="24"/>
              </w:rPr>
            </w:pPr>
          </w:p>
          <w:p w14:paraId="10EC6B7A"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58E3E031"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391C8C78"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938" w:type="pct"/>
          </w:tcPr>
          <w:p w14:paraId="1745BB2D" w14:textId="77777777" w:rsidR="00384004" w:rsidRPr="009C4A1C" w:rsidRDefault="00384004" w:rsidP="001323C7">
            <w:pPr>
              <w:rPr>
                <w:rFonts w:ascii="Times New Roman" w:eastAsia="Times New Roman" w:hAnsi="Times New Roman" w:cs="Times New Roman"/>
                <w:sz w:val="24"/>
                <w:szCs w:val="24"/>
              </w:rPr>
            </w:pPr>
          </w:p>
        </w:tc>
        <w:tc>
          <w:tcPr>
            <w:tcW w:w="788" w:type="pct"/>
          </w:tcPr>
          <w:p w14:paraId="692A702E"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1C1E95D1"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516DF032"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2AA0A12A" w14:textId="01A47D71" w:rsidTr="00384004">
        <w:tc>
          <w:tcPr>
            <w:tcW w:w="167" w:type="pct"/>
          </w:tcPr>
          <w:p w14:paraId="55AB314A"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785" w:type="pct"/>
            <w:tcMar>
              <w:top w:w="43" w:type="dxa"/>
              <w:left w:w="115" w:type="dxa"/>
              <w:bottom w:w="43" w:type="dxa"/>
              <w:right w:w="115" w:type="dxa"/>
            </w:tcMar>
          </w:tcPr>
          <w:p w14:paraId="238EB69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971" w:type="pct"/>
          </w:tcPr>
          <w:p w14:paraId="3500202A"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938" w:type="pct"/>
          </w:tcPr>
          <w:p w14:paraId="60DECC83" w14:textId="77777777" w:rsidR="00384004" w:rsidRPr="009C4A1C" w:rsidRDefault="00384004" w:rsidP="001323C7">
            <w:pPr>
              <w:rPr>
                <w:rFonts w:ascii="Times New Roman" w:eastAsia="Times New Roman" w:hAnsi="Times New Roman" w:cs="Times New Roman"/>
                <w:sz w:val="24"/>
                <w:szCs w:val="24"/>
              </w:rPr>
            </w:pPr>
          </w:p>
        </w:tc>
        <w:tc>
          <w:tcPr>
            <w:tcW w:w="788" w:type="pct"/>
          </w:tcPr>
          <w:p w14:paraId="5E58B4F3"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0C22B5AF"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1E6D1246"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1C910112" w14:textId="5962C013" w:rsidTr="00384004">
        <w:tc>
          <w:tcPr>
            <w:tcW w:w="167" w:type="pct"/>
            <w:tcBorders>
              <w:bottom w:val="single" w:sz="4" w:space="0" w:color="auto"/>
            </w:tcBorders>
          </w:tcPr>
          <w:p w14:paraId="6F5390A3"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785" w:type="pct"/>
            <w:tcBorders>
              <w:bottom w:val="single" w:sz="4" w:space="0" w:color="auto"/>
            </w:tcBorders>
            <w:tcMar>
              <w:top w:w="43" w:type="dxa"/>
              <w:left w:w="115" w:type="dxa"/>
              <w:bottom w:w="43" w:type="dxa"/>
              <w:right w:w="115" w:type="dxa"/>
            </w:tcMar>
          </w:tcPr>
          <w:p w14:paraId="73E0A8E2"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971" w:type="pct"/>
            <w:tcBorders>
              <w:bottom w:val="single" w:sz="4" w:space="0" w:color="auto"/>
            </w:tcBorders>
          </w:tcPr>
          <w:p w14:paraId="0CBBE70E"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1F9BCECB"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3758F8E5"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6B51370A"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5B9704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5614E7C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7B0D6A0D"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7"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938" w:type="pct"/>
            <w:tcBorders>
              <w:bottom w:val="single" w:sz="4" w:space="0" w:color="auto"/>
            </w:tcBorders>
          </w:tcPr>
          <w:p w14:paraId="4CAA78F8" w14:textId="77777777" w:rsidR="00384004" w:rsidRPr="009C4A1C" w:rsidRDefault="00384004" w:rsidP="001323C7">
            <w:pPr>
              <w:rPr>
                <w:rFonts w:ascii="Times New Roman" w:eastAsia="Times New Roman" w:hAnsi="Times New Roman" w:cs="Times New Roman"/>
                <w:sz w:val="24"/>
                <w:szCs w:val="24"/>
              </w:rPr>
            </w:pPr>
          </w:p>
        </w:tc>
        <w:tc>
          <w:tcPr>
            <w:tcW w:w="788" w:type="pct"/>
            <w:tcBorders>
              <w:bottom w:val="single" w:sz="4" w:space="0" w:color="auto"/>
            </w:tcBorders>
          </w:tcPr>
          <w:p w14:paraId="42EFB2DC" w14:textId="77777777" w:rsidR="00384004" w:rsidRPr="009C4A1C" w:rsidRDefault="00384004" w:rsidP="001323C7">
            <w:pPr>
              <w:rPr>
                <w:rFonts w:ascii="Times New Roman" w:eastAsia="Times New Roman" w:hAnsi="Times New Roman" w:cs="Times New Roman"/>
                <w:sz w:val="24"/>
                <w:szCs w:val="24"/>
              </w:rPr>
            </w:pPr>
          </w:p>
        </w:tc>
        <w:tc>
          <w:tcPr>
            <w:tcW w:w="676" w:type="pct"/>
            <w:tcBorders>
              <w:bottom w:val="single" w:sz="4" w:space="0" w:color="auto"/>
            </w:tcBorders>
          </w:tcPr>
          <w:p w14:paraId="00AD89ED" w14:textId="77777777" w:rsidR="00384004" w:rsidRPr="009C4A1C" w:rsidRDefault="00384004" w:rsidP="001323C7">
            <w:pPr>
              <w:rPr>
                <w:rFonts w:ascii="Times New Roman" w:eastAsia="Times New Roman" w:hAnsi="Times New Roman" w:cs="Times New Roman"/>
                <w:sz w:val="24"/>
                <w:szCs w:val="24"/>
              </w:rPr>
            </w:pPr>
          </w:p>
        </w:tc>
        <w:tc>
          <w:tcPr>
            <w:tcW w:w="675" w:type="pct"/>
            <w:tcBorders>
              <w:bottom w:val="single" w:sz="4" w:space="0" w:color="auto"/>
            </w:tcBorders>
          </w:tcPr>
          <w:p w14:paraId="3C6F8A88"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22D06FE" w14:textId="1E225BAD" w:rsidTr="00384004">
        <w:tc>
          <w:tcPr>
            <w:tcW w:w="167" w:type="pct"/>
            <w:shd w:val="clear" w:color="auto" w:fill="AEAAAA" w:themeFill="background2" w:themeFillShade="BF"/>
          </w:tcPr>
          <w:p w14:paraId="01E2DD52" w14:textId="77777777" w:rsidR="00384004" w:rsidRPr="009C4A1C" w:rsidRDefault="00384004" w:rsidP="001323C7">
            <w:pPr>
              <w:pStyle w:val="Heading2"/>
              <w:spacing w:before="0" w:beforeAutospacing="0" w:after="0" w:afterAutospacing="0"/>
              <w:rPr>
                <w:sz w:val="24"/>
                <w:szCs w:val="24"/>
              </w:rPr>
            </w:pPr>
          </w:p>
        </w:tc>
        <w:tc>
          <w:tcPr>
            <w:tcW w:w="785" w:type="pct"/>
            <w:shd w:val="clear" w:color="auto" w:fill="AEAAAA" w:themeFill="background2" w:themeFillShade="BF"/>
            <w:tcMar>
              <w:top w:w="43" w:type="dxa"/>
              <w:left w:w="115" w:type="dxa"/>
              <w:bottom w:w="43" w:type="dxa"/>
              <w:right w:w="115" w:type="dxa"/>
            </w:tcMar>
          </w:tcPr>
          <w:p w14:paraId="7751403B" w14:textId="77777777" w:rsidR="00384004" w:rsidRPr="009C4A1C" w:rsidRDefault="00384004" w:rsidP="001323C7">
            <w:pPr>
              <w:pStyle w:val="Heading2"/>
              <w:spacing w:before="0" w:beforeAutospacing="0" w:after="0" w:afterAutospacing="0"/>
              <w:rPr>
                <w:sz w:val="24"/>
                <w:szCs w:val="24"/>
              </w:rPr>
            </w:pPr>
            <w:bookmarkStart w:id="8" w:name="_Toc67297993"/>
            <w:r w:rsidRPr="009C4A1C">
              <w:rPr>
                <w:sz w:val="24"/>
                <w:szCs w:val="24"/>
              </w:rPr>
              <w:t>Exploring Work-Based Learning</w:t>
            </w:r>
          </w:p>
        </w:tc>
        <w:tc>
          <w:tcPr>
            <w:tcW w:w="971" w:type="pct"/>
            <w:shd w:val="clear" w:color="auto" w:fill="AEAAAA" w:themeFill="background2" w:themeFillShade="BF"/>
          </w:tcPr>
          <w:p w14:paraId="031A0ACB" w14:textId="77777777" w:rsidR="00384004" w:rsidRPr="009C4A1C" w:rsidRDefault="00384004" w:rsidP="001323C7">
            <w:pPr>
              <w:pStyle w:val="Heading2"/>
              <w:spacing w:before="0" w:beforeAutospacing="0" w:after="0" w:afterAutospacing="0"/>
              <w:rPr>
                <w:sz w:val="24"/>
                <w:szCs w:val="24"/>
              </w:rPr>
            </w:pPr>
          </w:p>
        </w:tc>
        <w:tc>
          <w:tcPr>
            <w:tcW w:w="938" w:type="pct"/>
            <w:shd w:val="clear" w:color="auto" w:fill="AEAAAA" w:themeFill="background2" w:themeFillShade="BF"/>
          </w:tcPr>
          <w:p w14:paraId="191CB72F" w14:textId="77777777" w:rsidR="00384004" w:rsidRPr="009C4A1C" w:rsidRDefault="00384004" w:rsidP="001323C7">
            <w:pPr>
              <w:pStyle w:val="Heading2"/>
              <w:spacing w:before="0" w:beforeAutospacing="0" w:after="0" w:afterAutospacing="0"/>
              <w:rPr>
                <w:sz w:val="24"/>
                <w:szCs w:val="24"/>
              </w:rPr>
            </w:pPr>
          </w:p>
        </w:tc>
        <w:bookmarkEnd w:id="8"/>
        <w:tc>
          <w:tcPr>
            <w:tcW w:w="788" w:type="pct"/>
            <w:shd w:val="clear" w:color="auto" w:fill="AEAAAA" w:themeFill="background2" w:themeFillShade="BF"/>
          </w:tcPr>
          <w:p w14:paraId="7DAC4AB5" w14:textId="77777777" w:rsidR="00384004" w:rsidRPr="009C4A1C" w:rsidRDefault="00384004" w:rsidP="001323C7">
            <w:pPr>
              <w:pStyle w:val="Heading2"/>
              <w:spacing w:before="0" w:beforeAutospacing="0" w:after="0" w:afterAutospacing="0"/>
              <w:rPr>
                <w:sz w:val="24"/>
                <w:szCs w:val="24"/>
              </w:rPr>
            </w:pPr>
          </w:p>
        </w:tc>
        <w:tc>
          <w:tcPr>
            <w:tcW w:w="676" w:type="pct"/>
            <w:shd w:val="clear" w:color="auto" w:fill="AEAAAA" w:themeFill="background2" w:themeFillShade="BF"/>
          </w:tcPr>
          <w:p w14:paraId="55BB0148" w14:textId="77777777" w:rsidR="00384004" w:rsidRPr="009C4A1C" w:rsidRDefault="00384004" w:rsidP="001323C7">
            <w:pPr>
              <w:pStyle w:val="Heading2"/>
              <w:spacing w:before="0" w:beforeAutospacing="0" w:after="0" w:afterAutospacing="0"/>
              <w:rPr>
                <w:sz w:val="24"/>
                <w:szCs w:val="24"/>
              </w:rPr>
            </w:pPr>
          </w:p>
        </w:tc>
        <w:tc>
          <w:tcPr>
            <w:tcW w:w="675" w:type="pct"/>
            <w:shd w:val="clear" w:color="auto" w:fill="AEAAAA" w:themeFill="background2" w:themeFillShade="BF"/>
          </w:tcPr>
          <w:p w14:paraId="2723AE47" w14:textId="77777777" w:rsidR="00384004" w:rsidRPr="009C4A1C" w:rsidRDefault="00384004" w:rsidP="001323C7">
            <w:pPr>
              <w:pStyle w:val="Heading2"/>
              <w:spacing w:before="0" w:beforeAutospacing="0" w:after="0" w:afterAutospacing="0"/>
              <w:rPr>
                <w:sz w:val="24"/>
                <w:szCs w:val="24"/>
              </w:rPr>
            </w:pPr>
          </w:p>
        </w:tc>
      </w:tr>
      <w:tr w:rsidR="00384004" w:rsidRPr="009C4A1C" w14:paraId="79F25F74" w14:textId="1EE196A3" w:rsidTr="00384004">
        <w:tc>
          <w:tcPr>
            <w:tcW w:w="167" w:type="pct"/>
          </w:tcPr>
          <w:p w14:paraId="1471FDF7"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785" w:type="pct"/>
            <w:tcMar>
              <w:top w:w="43" w:type="dxa"/>
              <w:left w:w="115" w:type="dxa"/>
              <w:bottom w:w="43" w:type="dxa"/>
              <w:right w:w="115" w:type="dxa"/>
            </w:tcMar>
          </w:tcPr>
          <w:p w14:paraId="7428AF57"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971" w:type="pct"/>
          </w:tcPr>
          <w:p w14:paraId="57DB9FCE" w14:textId="77777777" w:rsidR="00384004" w:rsidRPr="00ED3052" w:rsidRDefault="00384004" w:rsidP="001323C7">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1F8E7DC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387BE9E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04C8F5A6"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C8493A8"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75217044"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1EDCD18C"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185FB09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2A075F30"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77DB7A58"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39F16DDE"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7E10A6B3" w14:textId="77777777" w:rsidR="00384004" w:rsidRPr="00ED3052"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5FD8250D"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938" w:type="pct"/>
          </w:tcPr>
          <w:p w14:paraId="02123FAA"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11210B5E"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3BBDC7E1"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7AA9CC17"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5F0787E3"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3EF50148" w14:textId="77777777" w:rsidR="00384004" w:rsidRPr="00ED3052"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583EFD9F"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788" w:type="pct"/>
          </w:tcPr>
          <w:p w14:paraId="0394AE22"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79E8FB01"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4F5CB192"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4ECF2057" w14:textId="32151D62" w:rsidTr="00384004">
        <w:tc>
          <w:tcPr>
            <w:tcW w:w="167" w:type="pct"/>
          </w:tcPr>
          <w:p w14:paraId="6244DC5A"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785" w:type="pct"/>
            <w:tcMar>
              <w:top w:w="43" w:type="dxa"/>
              <w:left w:w="115" w:type="dxa"/>
              <w:bottom w:w="43" w:type="dxa"/>
              <w:right w:w="115" w:type="dxa"/>
            </w:tcMar>
          </w:tcPr>
          <w:p w14:paraId="06C6423D"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971" w:type="pct"/>
          </w:tcPr>
          <w:p w14:paraId="7EE7D3F5" w14:textId="77777777" w:rsidR="00384004" w:rsidRPr="009C4A1C" w:rsidRDefault="00384004" w:rsidP="001323C7">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1EBB47E1"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1C14F8B"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401541F1"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938" w:type="pct"/>
          </w:tcPr>
          <w:p w14:paraId="0A8F881B"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3F652736"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269E0D53"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1871E04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63B6B7D2"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73B6E8EC"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788" w:type="pct"/>
          </w:tcPr>
          <w:p w14:paraId="4B12ACAE"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26776E4C"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6F150F4B"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06BFBB66" w14:textId="15F89028" w:rsidTr="00384004">
        <w:tc>
          <w:tcPr>
            <w:tcW w:w="167" w:type="pct"/>
          </w:tcPr>
          <w:p w14:paraId="7B18956D"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785" w:type="pct"/>
            <w:tcMar>
              <w:top w:w="43" w:type="dxa"/>
              <w:left w:w="115" w:type="dxa"/>
              <w:bottom w:w="43" w:type="dxa"/>
              <w:right w:w="115" w:type="dxa"/>
            </w:tcMar>
          </w:tcPr>
          <w:p w14:paraId="79295F0B"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971" w:type="pct"/>
          </w:tcPr>
          <w:p w14:paraId="4330314A" w14:textId="77777777" w:rsidR="00384004" w:rsidRPr="009C4A1C" w:rsidRDefault="00384004" w:rsidP="001323C7">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2ADFCD4F"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66D418FA"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71CF2162"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3240A264"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938" w:type="pct"/>
          </w:tcPr>
          <w:p w14:paraId="74A29E7B"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1DA6D1D1"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23CBFF97"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64191454"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312DB781"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41E5934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1F50B6BC"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788" w:type="pct"/>
          </w:tcPr>
          <w:p w14:paraId="767F01E4"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01787F7E"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7BBF152F"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1068573A" w14:textId="6C9CB74A" w:rsidTr="00384004">
        <w:tc>
          <w:tcPr>
            <w:tcW w:w="167" w:type="pct"/>
          </w:tcPr>
          <w:p w14:paraId="0484FB7F"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785" w:type="pct"/>
            <w:tcMar>
              <w:top w:w="43" w:type="dxa"/>
              <w:left w:w="115" w:type="dxa"/>
              <w:bottom w:w="43" w:type="dxa"/>
              <w:right w:w="115" w:type="dxa"/>
            </w:tcMar>
          </w:tcPr>
          <w:p w14:paraId="7CB0E208" w14:textId="77777777" w:rsidR="00384004" w:rsidRPr="009C4A1C" w:rsidRDefault="00384004" w:rsidP="001323C7">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971" w:type="pct"/>
          </w:tcPr>
          <w:p w14:paraId="28DC3984" w14:textId="77777777" w:rsidR="00384004" w:rsidRPr="009C4A1C" w:rsidRDefault="00384004" w:rsidP="001323C7">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23974EB4"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7EB30962"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357BE512" w14:textId="77777777" w:rsidR="00384004" w:rsidRPr="009C4A1C" w:rsidRDefault="00384004">
            <w:pPr>
              <w:pStyle w:val="ListParagraph"/>
              <w:numPr>
                <w:ilvl w:val="0"/>
                <w:numId w:val="14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938" w:type="pct"/>
          </w:tcPr>
          <w:p w14:paraId="6D0FAFBD"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0DD5DB73"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605092EF"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0E21B198"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3DA6D4BC"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43BF2D5" w14:textId="77777777" w:rsidR="00384004" w:rsidRPr="009C4A1C" w:rsidRDefault="00384004">
            <w:pPr>
              <w:pStyle w:val="ListParagraph"/>
              <w:numPr>
                <w:ilvl w:val="0"/>
                <w:numId w:val="14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788" w:type="pct"/>
          </w:tcPr>
          <w:p w14:paraId="4ADFBA9B" w14:textId="77777777" w:rsidR="00384004" w:rsidRPr="009C4A1C" w:rsidRDefault="00384004" w:rsidP="001323C7">
            <w:pPr>
              <w:rPr>
                <w:rFonts w:ascii="Times New Roman" w:eastAsia="Times New Roman" w:hAnsi="Times New Roman" w:cs="Times New Roman"/>
                <w:sz w:val="24"/>
                <w:szCs w:val="24"/>
              </w:rPr>
            </w:pPr>
          </w:p>
        </w:tc>
        <w:tc>
          <w:tcPr>
            <w:tcW w:w="676" w:type="pct"/>
          </w:tcPr>
          <w:p w14:paraId="0406B55D" w14:textId="77777777" w:rsidR="00384004" w:rsidRPr="009C4A1C" w:rsidRDefault="00384004" w:rsidP="001323C7">
            <w:pPr>
              <w:rPr>
                <w:rFonts w:ascii="Times New Roman" w:eastAsia="Times New Roman" w:hAnsi="Times New Roman" w:cs="Times New Roman"/>
                <w:sz w:val="24"/>
                <w:szCs w:val="24"/>
              </w:rPr>
            </w:pPr>
          </w:p>
        </w:tc>
        <w:tc>
          <w:tcPr>
            <w:tcW w:w="675" w:type="pct"/>
          </w:tcPr>
          <w:p w14:paraId="53307E9A" w14:textId="77777777" w:rsidR="00384004" w:rsidRPr="009C4A1C" w:rsidRDefault="00384004" w:rsidP="001323C7">
            <w:pPr>
              <w:rPr>
                <w:rFonts w:ascii="Times New Roman" w:eastAsia="Times New Roman" w:hAnsi="Times New Roman" w:cs="Times New Roman"/>
                <w:sz w:val="24"/>
                <w:szCs w:val="24"/>
              </w:rPr>
            </w:pPr>
          </w:p>
        </w:tc>
      </w:tr>
      <w:tr w:rsidR="00384004" w:rsidRPr="009C4A1C" w14:paraId="74CD4F6B" w14:textId="0675C95E" w:rsidTr="00384004">
        <w:tc>
          <w:tcPr>
            <w:tcW w:w="167" w:type="pct"/>
            <w:shd w:val="clear" w:color="auto" w:fill="AEAAAA" w:themeFill="background2" w:themeFillShade="BF"/>
          </w:tcPr>
          <w:p w14:paraId="4BEAA797" w14:textId="77777777" w:rsidR="00384004" w:rsidRPr="009C4A1C" w:rsidRDefault="00384004" w:rsidP="00B91F82">
            <w:pPr>
              <w:rPr>
                <w:rFonts w:ascii="Times New Roman" w:eastAsia="Times New Roman" w:hAnsi="Times New Roman" w:cs="Times New Roman"/>
                <w:sz w:val="24"/>
                <w:szCs w:val="24"/>
              </w:rPr>
            </w:pPr>
          </w:p>
        </w:tc>
        <w:tc>
          <w:tcPr>
            <w:tcW w:w="785" w:type="pct"/>
            <w:shd w:val="clear" w:color="auto" w:fill="AEAAAA" w:themeFill="background2" w:themeFillShade="BF"/>
            <w:tcMar>
              <w:top w:w="43" w:type="dxa"/>
              <w:left w:w="115" w:type="dxa"/>
              <w:bottom w:w="43" w:type="dxa"/>
              <w:right w:w="115" w:type="dxa"/>
            </w:tcMar>
            <w:vAlign w:val="center"/>
          </w:tcPr>
          <w:p w14:paraId="042C32D0" w14:textId="3E52CEAA" w:rsidR="00384004" w:rsidRPr="009C4A1C" w:rsidRDefault="00384004" w:rsidP="00B91F82">
            <w:pPr>
              <w:rPr>
                <w:rFonts w:ascii="Times New Roman" w:eastAsia="Times New Roman" w:hAnsi="Times New Roman" w:cs="Times New Roman"/>
                <w:sz w:val="24"/>
                <w:szCs w:val="24"/>
              </w:rPr>
            </w:pPr>
            <w:r w:rsidRPr="008E6467">
              <w:rPr>
                <w:rFonts w:ascii="Times New Roman" w:eastAsia="Times New Roman" w:hAnsi="Times New Roman" w:cs="Times New Roman"/>
                <w:b/>
                <w:bCs/>
                <w:sz w:val="24"/>
                <w:szCs w:val="24"/>
              </w:rPr>
              <w:t>Demonstrating Safety, Sanitation, and Disease Control</w:t>
            </w:r>
          </w:p>
        </w:tc>
        <w:tc>
          <w:tcPr>
            <w:tcW w:w="971" w:type="pct"/>
            <w:shd w:val="clear" w:color="auto" w:fill="AEAAAA" w:themeFill="background2" w:themeFillShade="BF"/>
          </w:tcPr>
          <w:p w14:paraId="2EA5F8B5" w14:textId="77777777" w:rsidR="00384004" w:rsidRPr="00B91F82" w:rsidRDefault="00384004" w:rsidP="00B91F82"/>
        </w:tc>
        <w:tc>
          <w:tcPr>
            <w:tcW w:w="938" w:type="pct"/>
            <w:shd w:val="clear" w:color="auto" w:fill="AEAAAA" w:themeFill="background2" w:themeFillShade="BF"/>
            <w:vAlign w:val="center"/>
          </w:tcPr>
          <w:p w14:paraId="3042F280" w14:textId="77777777" w:rsidR="00384004" w:rsidRPr="00B91F82" w:rsidRDefault="00384004" w:rsidP="00B91F82">
            <w:pPr>
              <w:rPr>
                <w:rFonts w:ascii="Times New Roman" w:eastAsia="Times New Roman" w:hAnsi="Times New Roman" w:cs="Times New Roman"/>
                <w:sz w:val="24"/>
                <w:szCs w:val="24"/>
              </w:rPr>
            </w:pPr>
          </w:p>
        </w:tc>
        <w:tc>
          <w:tcPr>
            <w:tcW w:w="788" w:type="pct"/>
            <w:shd w:val="clear" w:color="auto" w:fill="AEAAAA" w:themeFill="background2" w:themeFillShade="BF"/>
          </w:tcPr>
          <w:p w14:paraId="135DDB90" w14:textId="77777777" w:rsidR="00384004" w:rsidRPr="009C4A1C" w:rsidRDefault="00384004" w:rsidP="00B91F82">
            <w:pPr>
              <w:rPr>
                <w:rFonts w:ascii="Times New Roman" w:eastAsia="Times New Roman" w:hAnsi="Times New Roman" w:cs="Times New Roman"/>
                <w:sz w:val="24"/>
                <w:szCs w:val="24"/>
              </w:rPr>
            </w:pPr>
          </w:p>
        </w:tc>
        <w:tc>
          <w:tcPr>
            <w:tcW w:w="676" w:type="pct"/>
            <w:shd w:val="clear" w:color="auto" w:fill="AEAAAA" w:themeFill="background2" w:themeFillShade="BF"/>
          </w:tcPr>
          <w:p w14:paraId="12BCEC98" w14:textId="77777777" w:rsidR="00384004" w:rsidRPr="009C4A1C" w:rsidRDefault="00384004" w:rsidP="00B91F82">
            <w:pPr>
              <w:rPr>
                <w:rFonts w:ascii="Times New Roman" w:eastAsia="Times New Roman" w:hAnsi="Times New Roman" w:cs="Times New Roman"/>
                <w:sz w:val="24"/>
                <w:szCs w:val="24"/>
              </w:rPr>
            </w:pPr>
          </w:p>
        </w:tc>
        <w:tc>
          <w:tcPr>
            <w:tcW w:w="675" w:type="pct"/>
            <w:shd w:val="clear" w:color="auto" w:fill="AEAAAA" w:themeFill="background2" w:themeFillShade="BF"/>
          </w:tcPr>
          <w:p w14:paraId="6FBAD271" w14:textId="77777777" w:rsidR="00384004" w:rsidRPr="009C4A1C" w:rsidRDefault="00384004" w:rsidP="00B91F82">
            <w:pPr>
              <w:rPr>
                <w:rFonts w:ascii="Times New Roman" w:eastAsia="Times New Roman" w:hAnsi="Times New Roman" w:cs="Times New Roman"/>
                <w:sz w:val="24"/>
                <w:szCs w:val="24"/>
              </w:rPr>
            </w:pPr>
          </w:p>
        </w:tc>
      </w:tr>
      <w:tr w:rsidR="00384004" w:rsidRPr="009C4A1C" w14:paraId="6B7AF647" w14:textId="6D283B33" w:rsidTr="00384004">
        <w:tc>
          <w:tcPr>
            <w:tcW w:w="167" w:type="pct"/>
          </w:tcPr>
          <w:p w14:paraId="35E52B40" w14:textId="40758B03" w:rsidR="00384004" w:rsidRPr="009C4A1C" w:rsidRDefault="00384004" w:rsidP="008F3685">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785" w:type="pct"/>
            <w:tcMar>
              <w:top w:w="43" w:type="dxa"/>
              <w:left w:w="115" w:type="dxa"/>
              <w:bottom w:w="43" w:type="dxa"/>
              <w:right w:w="115" w:type="dxa"/>
            </w:tcMar>
          </w:tcPr>
          <w:p w14:paraId="7862DA9D" w14:textId="77777777" w:rsidR="00384004" w:rsidRDefault="00384004" w:rsidP="008F3685">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Clean hands before and after every service. </w:t>
            </w:r>
          </w:p>
          <w:p w14:paraId="33B8FC16" w14:textId="77777777" w:rsidR="00384004" w:rsidRPr="009C4A1C" w:rsidRDefault="00384004" w:rsidP="008F3685">
            <w:pPr>
              <w:rPr>
                <w:rFonts w:ascii="Times New Roman" w:eastAsia="Times New Roman" w:hAnsi="Times New Roman" w:cs="Times New Roman"/>
                <w:sz w:val="24"/>
                <w:szCs w:val="24"/>
              </w:rPr>
            </w:pPr>
          </w:p>
        </w:tc>
        <w:tc>
          <w:tcPr>
            <w:tcW w:w="971" w:type="pct"/>
          </w:tcPr>
          <w:p w14:paraId="79BB2477" w14:textId="77777777" w:rsidR="00384004" w:rsidRDefault="00384004" w:rsidP="008F3685">
            <w:p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Cleaning should include</w:t>
            </w:r>
          </w:p>
          <w:p w14:paraId="1B72CF83" w14:textId="77777777" w:rsidR="00384004" w:rsidRPr="00A141CB" w:rsidRDefault="00384004" w:rsidP="008F3685">
            <w:pPr>
              <w:rPr>
                <w:rFonts w:ascii="Times New Roman" w:eastAsia="Times New Roman" w:hAnsi="Times New Roman" w:cs="Times New Roman"/>
                <w:sz w:val="24"/>
                <w:szCs w:val="24"/>
              </w:rPr>
            </w:pPr>
          </w:p>
          <w:p w14:paraId="1E8F85D2" w14:textId="77777777" w:rsidR="00384004" w:rsidRPr="00A141CB" w:rsidRDefault="00384004">
            <w:pPr>
              <w:numPr>
                <w:ilvl w:val="0"/>
                <w:numId w:val="70"/>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wetting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hands with warm water</w:t>
            </w:r>
          </w:p>
          <w:p w14:paraId="030D89BB" w14:textId="77777777" w:rsidR="00384004" w:rsidRPr="00A141CB" w:rsidRDefault="00384004">
            <w:pPr>
              <w:numPr>
                <w:ilvl w:val="0"/>
                <w:numId w:val="70"/>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using liquid soap or antibacterial soap</w:t>
            </w:r>
          </w:p>
          <w:p w14:paraId="39698681" w14:textId="77777777" w:rsidR="00384004" w:rsidRPr="00A141CB" w:rsidRDefault="00384004">
            <w:pPr>
              <w:numPr>
                <w:ilvl w:val="0"/>
                <w:numId w:val="70"/>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scrubbing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hands together and working up a lather for 15 to 20 seconds</w:t>
            </w:r>
          </w:p>
          <w:p w14:paraId="2059C5DB" w14:textId="77777777" w:rsidR="00384004" w:rsidRPr="00A141CB" w:rsidRDefault="00384004">
            <w:pPr>
              <w:numPr>
                <w:ilvl w:val="0"/>
                <w:numId w:val="70"/>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paying attention to areas between fingers, around nails, and on both sides of the hands</w:t>
            </w:r>
          </w:p>
          <w:p w14:paraId="2F081583" w14:textId="77777777" w:rsidR="00384004" w:rsidRPr="00A141CB" w:rsidRDefault="00384004">
            <w:pPr>
              <w:numPr>
                <w:ilvl w:val="0"/>
                <w:numId w:val="70"/>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rinsing hands thoroughly with warm water</w:t>
            </w:r>
          </w:p>
          <w:p w14:paraId="642E09D8" w14:textId="77777777" w:rsidR="00384004" w:rsidRPr="00A141CB" w:rsidRDefault="00384004">
            <w:pPr>
              <w:numPr>
                <w:ilvl w:val="0"/>
                <w:numId w:val="70"/>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drying hands using either a disposable towel or a hand dryer. </w:t>
            </w:r>
          </w:p>
          <w:p w14:paraId="5AAB968E" w14:textId="77777777" w:rsidR="00384004" w:rsidRPr="009C4A1C" w:rsidRDefault="00384004" w:rsidP="008F3685">
            <w:pPr>
              <w:shd w:val="clear" w:color="auto" w:fill="FFFFFF"/>
              <w:rPr>
                <w:rFonts w:ascii="Times New Roman" w:eastAsia="Times New Roman" w:hAnsi="Times New Roman" w:cs="Times New Roman"/>
                <w:sz w:val="24"/>
                <w:szCs w:val="24"/>
              </w:rPr>
            </w:pPr>
          </w:p>
        </w:tc>
        <w:tc>
          <w:tcPr>
            <w:tcW w:w="938" w:type="pct"/>
          </w:tcPr>
          <w:p w14:paraId="554545C9" w14:textId="77777777" w:rsidR="00384004" w:rsidRPr="007F0F72" w:rsidRDefault="00384004" w:rsidP="008F3685">
            <w:pPr>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 xml:space="preserve">Process/Skill Questions: </w:t>
            </w:r>
          </w:p>
          <w:p w14:paraId="5D931EE9" w14:textId="77777777" w:rsidR="00384004" w:rsidRDefault="00384004" w:rsidP="008F3685">
            <w:pPr>
              <w:rPr>
                <w:rFonts w:ascii="Times New Roman" w:eastAsia="Times New Roman" w:hAnsi="Times New Roman" w:cs="Times New Roman"/>
                <w:sz w:val="24"/>
                <w:szCs w:val="24"/>
              </w:rPr>
            </w:pPr>
          </w:p>
          <w:p w14:paraId="7015CA40" w14:textId="77777777" w:rsidR="00384004" w:rsidRPr="00A141CB" w:rsidRDefault="00384004">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is the difference between washing and sanitizing?</w:t>
            </w:r>
          </w:p>
          <w:p w14:paraId="0EFCF1E3" w14:textId="77777777" w:rsidR="00384004" w:rsidRPr="00A141CB" w:rsidRDefault="00384004">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should all employees in a salon wash their hands before and after every service?</w:t>
            </w:r>
          </w:p>
          <w:p w14:paraId="18D85607" w14:textId="77777777" w:rsidR="00384004" w:rsidRPr="00A141CB" w:rsidRDefault="00384004">
            <w:pPr>
              <w:numPr>
                <w:ilvl w:val="0"/>
                <w:numId w:val="7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kind of soap should be used to clean</w:t>
            </w:r>
            <w:r>
              <w:rPr>
                <w:rFonts w:ascii="Times New Roman" w:eastAsia="Times New Roman" w:hAnsi="Times New Roman" w:cs="Times New Roman"/>
                <w:sz w:val="24"/>
                <w:szCs w:val="24"/>
              </w:rPr>
              <w:t xml:space="preserve"> one’s</w:t>
            </w:r>
            <w:r w:rsidRPr="00A141CB">
              <w:rPr>
                <w:rFonts w:ascii="Times New Roman" w:eastAsia="Times New Roman" w:hAnsi="Times New Roman" w:cs="Times New Roman"/>
                <w:sz w:val="24"/>
                <w:szCs w:val="24"/>
              </w:rPr>
              <w:t xml:space="preserve"> hands?</w:t>
            </w:r>
          </w:p>
          <w:p w14:paraId="03BBB921" w14:textId="77777777" w:rsidR="00384004" w:rsidRPr="00B91F82" w:rsidRDefault="00384004" w:rsidP="008F3685">
            <w:pPr>
              <w:rPr>
                <w:rFonts w:ascii="Times New Roman" w:eastAsia="Times New Roman" w:hAnsi="Times New Roman" w:cs="Times New Roman"/>
                <w:sz w:val="24"/>
                <w:szCs w:val="24"/>
              </w:rPr>
            </w:pPr>
          </w:p>
        </w:tc>
        <w:tc>
          <w:tcPr>
            <w:tcW w:w="788" w:type="pct"/>
          </w:tcPr>
          <w:p w14:paraId="53B9DDE9" w14:textId="77777777" w:rsidR="00384004" w:rsidRPr="009C4A1C" w:rsidRDefault="00384004" w:rsidP="008F3685">
            <w:pPr>
              <w:rPr>
                <w:rFonts w:ascii="Times New Roman" w:eastAsia="Times New Roman" w:hAnsi="Times New Roman" w:cs="Times New Roman"/>
                <w:sz w:val="24"/>
                <w:szCs w:val="24"/>
              </w:rPr>
            </w:pPr>
          </w:p>
        </w:tc>
        <w:tc>
          <w:tcPr>
            <w:tcW w:w="676" w:type="pct"/>
          </w:tcPr>
          <w:p w14:paraId="3E6905BD" w14:textId="77777777" w:rsidR="00384004" w:rsidRPr="00256DA5" w:rsidRDefault="00384004" w:rsidP="008F3685">
            <w:pPr>
              <w:ind w:left="391" w:hanging="270"/>
              <w:rPr>
                <w:rFonts w:ascii="Times New Roman" w:eastAsia="Times New Roman" w:hAnsi="Times New Roman" w:cs="Times New Roman"/>
                <w:sz w:val="24"/>
                <w:szCs w:val="24"/>
              </w:rPr>
            </w:pPr>
            <w:r w:rsidRPr="00256DA5">
              <w:rPr>
                <w:rFonts w:ascii="Times New Roman" w:eastAsia="Times New Roman" w:hAnsi="Times New Roman" w:cs="Times New Roman"/>
                <w:sz w:val="24"/>
                <w:szCs w:val="24"/>
              </w:rPr>
              <w:t xml:space="preserve">3. General sciences </w:t>
            </w:r>
          </w:p>
          <w:p w14:paraId="5E0DEA2B" w14:textId="77777777" w:rsidR="00384004" w:rsidRPr="00256DA5" w:rsidRDefault="00384004" w:rsidP="008F3685">
            <w:pPr>
              <w:ind w:left="661" w:hanging="270"/>
              <w:rPr>
                <w:rFonts w:ascii="Times New Roman" w:eastAsia="Times New Roman" w:hAnsi="Times New Roman" w:cs="Times New Roman"/>
                <w:sz w:val="24"/>
                <w:szCs w:val="24"/>
              </w:rPr>
            </w:pPr>
            <w:r w:rsidRPr="00256DA5">
              <w:rPr>
                <w:rFonts w:ascii="Times New Roman" w:eastAsia="Times New Roman" w:hAnsi="Times New Roman" w:cs="Times New Roman"/>
                <w:sz w:val="24"/>
                <w:szCs w:val="24"/>
              </w:rPr>
              <w:t>a. Principles and practices of infection control</w:t>
            </w:r>
          </w:p>
          <w:p w14:paraId="56DD4A89" w14:textId="77777777" w:rsidR="00384004" w:rsidRPr="00256DA5" w:rsidRDefault="00384004" w:rsidP="008F3685">
            <w:pPr>
              <w:ind w:left="391" w:hanging="270"/>
              <w:rPr>
                <w:rFonts w:ascii="Times New Roman" w:eastAsia="Times New Roman" w:hAnsi="Times New Roman" w:cs="Times New Roman"/>
                <w:sz w:val="24"/>
                <w:szCs w:val="24"/>
              </w:rPr>
            </w:pPr>
          </w:p>
          <w:p w14:paraId="1C8312F5" w14:textId="5994FF96" w:rsidR="00384004" w:rsidRPr="00B91F82" w:rsidRDefault="00384004">
            <w:pPr>
              <w:pStyle w:val="ListParagraph"/>
              <w:numPr>
                <w:ilvl w:val="0"/>
                <w:numId w:val="145"/>
              </w:numPr>
              <w:rPr>
                <w:rFonts w:ascii="Times New Roman" w:eastAsia="Times New Roman" w:hAnsi="Times New Roman" w:cs="Times New Roman"/>
                <w:sz w:val="24"/>
                <w:szCs w:val="24"/>
              </w:rPr>
            </w:pPr>
            <w:r w:rsidRPr="00B91F82">
              <w:rPr>
                <w:rFonts w:ascii="Times New Roman" w:eastAsia="Times New Roman" w:hAnsi="Times New Roman" w:cs="Times New Roman"/>
                <w:sz w:val="24"/>
                <w:szCs w:val="24"/>
              </w:rPr>
              <w:t>Exam Domain I.A</w:t>
            </w:r>
          </w:p>
        </w:tc>
        <w:tc>
          <w:tcPr>
            <w:tcW w:w="675" w:type="pct"/>
          </w:tcPr>
          <w:p w14:paraId="7473026D"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Occupational Health</w:t>
            </w:r>
          </w:p>
          <w:p w14:paraId="7B3102FC"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and Safety Scrapbook</w:t>
            </w:r>
          </w:p>
          <w:p w14:paraId="224C7343" w14:textId="77777777" w:rsidR="00384004" w:rsidRPr="00384004" w:rsidRDefault="00384004" w:rsidP="00384004">
            <w:pPr>
              <w:ind w:left="391" w:hanging="270"/>
              <w:rPr>
                <w:rFonts w:ascii="Times New Roman" w:eastAsia="Times New Roman" w:hAnsi="Times New Roman" w:cs="Times New Roman"/>
                <w:sz w:val="24"/>
                <w:szCs w:val="24"/>
              </w:rPr>
            </w:pPr>
          </w:p>
          <w:p w14:paraId="69EE929A"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Occupational</w:t>
            </w:r>
          </w:p>
          <w:p w14:paraId="007AFFCE"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Scrapbook</w:t>
            </w:r>
          </w:p>
          <w:p w14:paraId="09B43DDB" w14:textId="77777777" w:rsidR="00384004" w:rsidRPr="00384004" w:rsidRDefault="00384004" w:rsidP="00384004">
            <w:pPr>
              <w:ind w:left="391" w:hanging="270"/>
              <w:rPr>
                <w:rFonts w:ascii="Times New Roman" w:eastAsia="Times New Roman" w:hAnsi="Times New Roman" w:cs="Times New Roman"/>
                <w:sz w:val="24"/>
                <w:szCs w:val="24"/>
              </w:rPr>
            </w:pPr>
          </w:p>
          <w:p w14:paraId="62B5C0FE"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A competitor in</w:t>
            </w:r>
          </w:p>
          <w:p w14:paraId="71B9ABB9"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Cosmetology Or</w:t>
            </w:r>
          </w:p>
          <w:p w14:paraId="7AFDB976"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Barbering will have</w:t>
            </w:r>
          </w:p>
          <w:p w14:paraId="72C0DB60"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questions about ALL</w:t>
            </w:r>
          </w:p>
          <w:p w14:paraId="6BACE749" w14:textId="77777777" w:rsidR="00384004" w:rsidRPr="00384004"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the below areas in a</w:t>
            </w:r>
          </w:p>
          <w:p w14:paraId="3B740100" w14:textId="6331CDA2" w:rsidR="00384004" w:rsidRPr="00256DA5" w:rsidRDefault="00384004" w:rsidP="00384004">
            <w:pPr>
              <w:ind w:left="391" w:hanging="270"/>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written test.</w:t>
            </w:r>
          </w:p>
        </w:tc>
      </w:tr>
      <w:tr w:rsidR="00384004" w:rsidRPr="009C4A1C" w14:paraId="2A7B5153" w14:textId="6C571F02" w:rsidTr="00384004">
        <w:tc>
          <w:tcPr>
            <w:tcW w:w="167" w:type="pct"/>
          </w:tcPr>
          <w:p w14:paraId="70921927" w14:textId="11A645F1" w:rsidR="00384004" w:rsidRPr="009C4A1C" w:rsidRDefault="00384004" w:rsidP="00B91F82">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785" w:type="pct"/>
            <w:tcMar>
              <w:top w:w="43" w:type="dxa"/>
              <w:left w:w="115" w:type="dxa"/>
              <w:bottom w:w="43" w:type="dxa"/>
              <w:right w:w="115" w:type="dxa"/>
            </w:tcMar>
          </w:tcPr>
          <w:p w14:paraId="32D5EDCB" w14:textId="77777777" w:rsidR="00384004" w:rsidRDefault="00384004" w:rsidP="00B91F82">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standard treatment of an injury to a client and to oneself. </w:t>
            </w:r>
          </w:p>
          <w:p w14:paraId="2FDBED5F" w14:textId="77777777" w:rsidR="00384004" w:rsidRPr="009C4A1C" w:rsidRDefault="00384004" w:rsidP="00B91F82">
            <w:pPr>
              <w:rPr>
                <w:rFonts w:ascii="Times New Roman" w:eastAsia="Times New Roman" w:hAnsi="Times New Roman" w:cs="Times New Roman"/>
                <w:sz w:val="24"/>
                <w:szCs w:val="24"/>
              </w:rPr>
            </w:pPr>
          </w:p>
        </w:tc>
        <w:tc>
          <w:tcPr>
            <w:tcW w:w="971" w:type="pct"/>
          </w:tcPr>
          <w:p w14:paraId="541043E9" w14:textId="77777777" w:rsidR="00384004" w:rsidRPr="00A141CB" w:rsidRDefault="00384004" w:rsidP="00B91F82">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 treatment of injuries, such as</w:t>
            </w:r>
          </w:p>
          <w:p w14:paraId="0F0A2035" w14:textId="77777777" w:rsidR="00384004" w:rsidRPr="00A141CB" w:rsidRDefault="00384004" w:rsidP="00B91F82">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bleeding and wounds</w:t>
            </w:r>
          </w:p>
          <w:p w14:paraId="12824D93" w14:textId="77777777" w:rsidR="00384004" w:rsidRPr="00A141CB" w:rsidRDefault="00384004" w:rsidP="00B91F82">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burns</w:t>
            </w:r>
          </w:p>
          <w:p w14:paraId="2BE6BC59" w14:textId="77777777" w:rsidR="00384004" w:rsidRPr="00A141CB" w:rsidRDefault="00384004" w:rsidP="00B91F82">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choking</w:t>
            </w:r>
          </w:p>
          <w:p w14:paraId="4DD461CC" w14:textId="77777777" w:rsidR="00384004" w:rsidRPr="00A141CB" w:rsidRDefault="00384004" w:rsidP="00B91F82">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fainting</w:t>
            </w:r>
          </w:p>
          <w:p w14:paraId="67B8A32D" w14:textId="77777777" w:rsidR="00384004" w:rsidRPr="00A141CB" w:rsidRDefault="00384004" w:rsidP="00B91F82">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eye injur</w:t>
            </w:r>
            <w:r>
              <w:rPr>
                <w:rFonts w:ascii="Times New Roman" w:eastAsia="Times New Roman" w:hAnsi="Times New Roman" w:cs="Times New Roman"/>
                <w:sz w:val="24"/>
                <w:szCs w:val="24"/>
              </w:rPr>
              <w:t>ies</w:t>
            </w:r>
          </w:p>
          <w:p w14:paraId="3158EDE9" w14:textId="77777777" w:rsidR="00384004" w:rsidRPr="00A141CB" w:rsidRDefault="00384004" w:rsidP="00B91F82">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seizures</w:t>
            </w:r>
          </w:p>
          <w:p w14:paraId="3BABC116" w14:textId="77777777" w:rsidR="00384004" w:rsidRPr="00A141CB" w:rsidRDefault="00384004" w:rsidP="00B91F82">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slips and falls.</w:t>
            </w:r>
          </w:p>
          <w:p w14:paraId="471B40BC" w14:textId="77777777" w:rsidR="00384004" w:rsidRPr="00A141CB" w:rsidRDefault="00384004" w:rsidP="00B91F82">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also include locating and maintaining first-aid kits, fire extinguisher, and other safety equipment.</w:t>
            </w:r>
          </w:p>
          <w:p w14:paraId="232E2743" w14:textId="77777777" w:rsidR="00384004" w:rsidRPr="009C4A1C" w:rsidRDefault="00384004" w:rsidP="00B91F82">
            <w:pPr>
              <w:shd w:val="clear" w:color="auto" w:fill="FFFFFF"/>
              <w:rPr>
                <w:rFonts w:ascii="Times New Roman" w:eastAsia="Times New Roman" w:hAnsi="Times New Roman" w:cs="Times New Roman"/>
                <w:sz w:val="24"/>
                <w:szCs w:val="24"/>
              </w:rPr>
            </w:pPr>
          </w:p>
        </w:tc>
        <w:tc>
          <w:tcPr>
            <w:tcW w:w="938" w:type="pct"/>
          </w:tcPr>
          <w:p w14:paraId="7B8F3AAB" w14:textId="77777777" w:rsidR="00384004" w:rsidRPr="007F0F72" w:rsidRDefault="00384004" w:rsidP="00B91F82">
            <w:pPr>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 xml:space="preserve">Process/Skill Questions: </w:t>
            </w:r>
          </w:p>
          <w:p w14:paraId="40CAB22C" w14:textId="77777777" w:rsidR="00384004" w:rsidRPr="00A141CB" w:rsidRDefault="00384004" w:rsidP="00B91F82">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should all employees in a salon receive first-aid training?</w:t>
            </w:r>
          </w:p>
          <w:p w14:paraId="3B222C29" w14:textId="77777777" w:rsidR="00384004" w:rsidRPr="00A141CB" w:rsidRDefault="00384004" w:rsidP="00B91F82">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types of injuries commonly occur in a salon?</w:t>
            </w:r>
          </w:p>
          <w:p w14:paraId="2904E322" w14:textId="77777777" w:rsidR="00384004" w:rsidRPr="00A141CB" w:rsidRDefault="00384004" w:rsidP="00B91F82">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severity of injury would require calling 911?</w:t>
            </w:r>
          </w:p>
          <w:p w14:paraId="3B8A58B5" w14:textId="77777777" w:rsidR="00384004" w:rsidRPr="00A141CB" w:rsidRDefault="00384004" w:rsidP="00B91F82">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How often should a fire extinguisher be serviced?</w:t>
            </w:r>
          </w:p>
          <w:p w14:paraId="3CA4EF56" w14:textId="77777777" w:rsidR="00384004" w:rsidRPr="00B91F82" w:rsidRDefault="00384004" w:rsidP="00B91F82">
            <w:pPr>
              <w:rPr>
                <w:rFonts w:ascii="Times New Roman" w:eastAsia="Times New Roman" w:hAnsi="Times New Roman" w:cs="Times New Roman"/>
                <w:sz w:val="24"/>
                <w:szCs w:val="24"/>
              </w:rPr>
            </w:pPr>
          </w:p>
        </w:tc>
        <w:tc>
          <w:tcPr>
            <w:tcW w:w="788" w:type="pct"/>
          </w:tcPr>
          <w:p w14:paraId="1E7E8059" w14:textId="4579EAED" w:rsidR="00384004" w:rsidRPr="009C4A1C" w:rsidRDefault="00384004" w:rsidP="00B91F82">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12.C</w:t>
            </w:r>
          </w:p>
        </w:tc>
        <w:tc>
          <w:tcPr>
            <w:tcW w:w="676" w:type="pct"/>
          </w:tcPr>
          <w:p w14:paraId="71365166" w14:textId="77777777" w:rsidR="00384004" w:rsidRPr="000B2C5B" w:rsidRDefault="00384004" w:rsidP="00B91F82">
            <w:pPr>
              <w:pStyle w:val="sectbi"/>
              <w:spacing w:before="0" w:beforeAutospacing="0" w:after="0" w:afterAutospacing="0"/>
              <w:ind w:left="481" w:hanging="241"/>
              <w:textAlignment w:val="baseline"/>
              <w:rPr>
                <w:color w:val="444444"/>
              </w:rPr>
            </w:pPr>
            <w:r w:rsidRPr="000B2C5B">
              <w:rPr>
                <w:color w:val="444444"/>
              </w:rPr>
              <w:t xml:space="preserve">3. General sciences </w:t>
            </w:r>
          </w:p>
          <w:p w14:paraId="4BDDA4F3" w14:textId="77777777" w:rsidR="00384004" w:rsidRPr="000B2C5B" w:rsidRDefault="00384004" w:rsidP="00B91F82">
            <w:pPr>
              <w:pStyle w:val="sectbi2"/>
              <w:spacing w:before="0" w:beforeAutospacing="0" w:after="0" w:afterAutospacing="0"/>
              <w:ind w:left="751" w:hanging="241"/>
              <w:textAlignment w:val="baseline"/>
              <w:rPr>
                <w:color w:val="444444"/>
              </w:rPr>
            </w:pPr>
            <w:r w:rsidRPr="000B2C5B">
              <w:rPr>
                <w:color w:val="444444"/>
              </w:rPr>
              <w:t>a. Principles and practices of infection control</w:t>
            </w:r>
          </w:p>
          <w:p w14:paraId="110DD187" w14:textId="77777777" w:rsidR="00384004" w:rsidRPr="000B2C5B" w:rsidRDefault="00384004" w:rsidP="00B91F82">
            <w:pPr>
              <w:pStyle w:val="sectbi2"/>
              <w:spacing w:before="0" w:beforeAutospacing="0" w:after="0" w:afterAutospacing="0"/>
              <w:ind w:left="751" w:hanging="241"/>
              <w:textAlignment w:val="baseline"/>
              <w:rPr>
                <w:color w:val="444444"/>
              </w:rPr>
            </w:pPr>
            <w:r w:rsidRPr="000B2C5B">
              <w:rPr>
                <w:color w:val="444444"/>
              </w:rPr>
              <w:t>b. Safety Data Sheet (SDS)</w:t>
            </w:r>
          </w:p>
          <w:p w14:paraId="5A2BD3F3" w14:textId="77777777" w:rsidR="00384004" w:rsidRDefault="00384004" w:rsidP="00B91F82">
            <w:pPr>
              <w:pStyle w:val="sectbi2"/>
              <w:spacing w:before="0" w:beforeAutospacing="0" w:after="0" w:afterAutospacing="0"/>
              <w:ind w:left="751" w:hanging="241"/>
              <w:textAlignment w:val="baseline"/>
              <w:rPr>
                <w:color w:val="444444"/>
              </w:rPr>
            </w:pPr>
            <w:r w:rsidRPr="000B2C5B">
              <w:rPr>
                <w:color w:val="444444"/>
              </w:rPr>
              <w:t xml:space="preserve">c. </w:t>
            </w:r>
            <w:r>
              <w:rPr>
                <w:color w:val="444444"/>
              </w:rPr>
              <w:t>C</w:t>
            </w:r>
            <w:r w:rsidRPr="000B2C5B">
              <w:rPr>
                <w:color w:val="444444"/>
              </w:rPr>
              <w:t>hemical usage and safety</w:t>
            </w:r>
          </w:p>
          <w:p w14:paraId="3B318AB2" w14:textId="77777777" w:rsidR="00384004" w:rsidRDefault="00384004" w:rsidP="00B91F82">
            <w:pPr>
              <w:pStyle w:val="sectbi2"/>
              <w:spacing w:before="0" w:beforeAutospacing="0" w:after="0" w:afterAutospacing="0"/>
              <w:ind w:left="751" w:hanging="241"/>
              <w:textAlignment w:val="baseline"/>
              <w:rPr>
                <w:color w:val="444444"/>
              </w:rPr>
            </w:pPr>
          </w:p>
          <w:p w14:paraId="760EA275" w14:textId="5E6EFC0C" w:rsidR="00384004" w:rsidRPr="00B91F82" w:rsidRDefault="00384004">
            <w:pPr>
              <w:pStyle w:val="ListParagraph"/>
              <w:numPr>
                <w:ilvl w:val="0"/>
                <w:numId w:val="145"/>
              </w:numPr>
              <w:rPr>
                <w:rFonts w:ascii="Times New Roman" w:eastAsia="Times New Roman" w:hAnsi="Times New Roman" w:cs="Times New Roman"/>
                <w:sz w:val="24"/>
                <w:szCs w:val="24"/>
              </w:rPr>
            </w:pPr>
            <w:r w:rsidRPr="00B91F82">
              <w:rPr>
                <w:rFonts w:ascii="Times New Roman" w:eastAsia="Times New Roman" w:hAnsi="Times New Roman" w:cs="Times New Roman"/>
                <w:sz w:val="24"/>
                <w:szCs w:val="24"/>
              </w:rPr>
              <w:t>Exam Domain I.A</w:t>
            </w:r>
          </w:p>
        </w:tc>
        <w:tc>
          <w:tcPr>
            <w:tcW w:w="675" w:type="pct"/>
          </w:tcPr>
          <w:p w14:paraId="72732D45" w14:textId="77777777" w:rsidR="00384004" w:rsidRPr="00384004" w:rsidRDefault="00384004" w:rsidP="00384004">
            <w:pPr>
              <w:pStyle w:val="sectbi"/>
              <w:spacing w:after="0"/>
              <w:ind w:left="252" w:hanging="12"/>
              <w:textAlignment w:val="baseline"/>
              <w:rPr>
                <w:color w:val="444444"/>
              </w:rPr>
            </w:pPr>
            <w:r w:rsidRPr="00384004">
              <w:rPr>
                <w:color w:val="444444"/>
              </w:rPr>
              <w:t>Occupational Health and Safety Scrapbook</w:t>
            </w:r>
          </w:p>
          <w:p w14:paraId="654D90E7" w14:textId="479C9CA3" w:rsidR="00384004" w:rsidRPr="000B2C5B" w:rsidRDefault="00384004" w:rsidP="00384004">
            <w:pPr>
              <w:pStyle w:val="sectbi"/>
              <w:spacing w:before="0" w:beforeAutospacing="0" w:after="0" w:afterAutospacing="0"/>
              <w:ind w:left="252" w:hanging="12"/>
              <w:textAlignment w:val="baseline"/>
              <w:rPr>
                <w:color w:val="444444"/>
              </w:rPr>
            </w:pPr>
            <w:r w:rsidRPr="00384004">
              <w:rPr>
                <w:color w:val="444444"/>
              </w:rPr>
              <w:t>Occupational Scrapbook</w:t>
            </w:r>
          </w:p>
        </w:tc>
      </w:tr>
      <w:tr w:rsidR="00384004" w:rsidRPr="009C4A1C" w14:paraId="28837318" w14:textId="6BBCCD73" w:rsidTr="00384004">
        <w:tc>
          <w:tcPr>
            <w:tcW w:w="167" w:type="pct"/>
          </w:tcPr>
          <w:p w14:paraId="1F3F9559" w14:textId="3C365E11" w:rsidR="00384004" w:rsidRPr="009C4A1C" w:rsidRDefault="00384004" w:rsidP="00B91F82">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85" w:type="pct"/>
            <w:tcMar>
              <w:top w:w="43" w:type="dxa"/>
              <w:left w:w="115" w:type="dxa"/>
              <w:bottom w:w="43" w:type="dxa"/>
              <w:right w:w="115" w:type="dxa"/>
            </w:tcMar>
          </w:tcPr>
          <w:p w14:paraId="0CC37FBB" w14:textId="77777777" w:rsidR="00384004" w:rsidRDefault="00384004" w:rsidP="00B91F82">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Follow Occupational Safety and Health Administration (OSHA) guidelines for sanitizing and disinfecting implements after exposure to blood. </w:t>
            </w:r>
          </w:p>
          <w:p w14:paraId="65512A5B" w14:textId="77777777" w:rsidR="00384004" w:rsidRPr="009C4A1C" w:rsidRDefault="00384004" w:rsidP="00B91F82">
            <w:pPr>
              <w:rPr>
                <w:rFonts w:ascii="Times New Roman" w:eastAsia="Times New Roman" w:hAnsi="Times New Roman" w:cs="Times New Roman"/>
                <w:sz w:val="24"/>
                <w:szCs w:val="24"/>
              </w:rPr>
            </w:pPr>
          </w:p>
        </w:tc>
        <w:tc>
          <w:tcPr>
            <w:tcW w:w="971" w:type="pct"/>
          </w:tcPr>
          <w:p w14:paraId="4307DC56" w14:textId="77777777" w:rsidR="00384004" w:rsidRPr="00A141CB" w:rsidRDefault="00384004" w:rsidP="00B91F82">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Following guidelines should include</w:t>
            </w:r>
          </w:p>
          <w:p w14:paraId="1F9C99F3" w14:textId="77777777" w:rsidR="00384004" w:rsidRPr="00A141CB" w:rsidRDefault="00384004" w:rsidP="00B91F82">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National Interstate Council of State Boards of Cosmetology (NIC) Health and Safety Standards Blood </w:t>
            </w:r>
            <w:r>
              <w:rPr>
                <w:rFonts w:ascii="Times New Roman" w:eastAsia="Times New Roman" w:hAnsi="Times New Roman" w:cs="Times New Roman"/>
                <w:sz w:val="24"/>
                <w:szCs w:val="24"/>
              </w:rPr>
              <w:t>Exposure</w:t>
            </w:r>
            <w:r w:rsidRPr="00A141CB">
              <w:rPr>
                <w:rFonts w:ascii="Times New Roman" w:eastAsia="Times New Roman" w:hAnsi="Times New Roman" w:cs="Times New Roman"/>
                <w:sz w:val="24"/>
                <w:szCs w:val="24"/>
              </w:rPr>
              <w:t xml:space="preserve"> Procedure </w:t>
            </w:r>
          </w:p>
          <w:p w14:paraId="55CAB66C" w14:textId="77777777" w:rsidR="00384004" w:rsidRPr="00A141CB" w:rsidRDefault="00384004" w:rsidP="00B91F82">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safety data sheets (SDS)</w:t>
            </w:r>
          </w:p>
          <w:p w14:paraId="5CC54172" w14:textId="77777777" w:rsidR="00384004" w:rsidRPr="00A141CB" w:rsidRDefault="00384004" w:rsidP="00B91F82">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procedures to ensure safety of both the st</w:t>
            </w:r>
            <w:r>
              <w:rPr>
                <w:rFonts w:ascii="Times New Roman" w:eastAsia="Times New Roman" w:hAnsi="Times New Roman" w:cs="Times New Roman"/>
                <w:sz w:val="24"/>
                <w:szCs w:val="24"/>
              </w:rPr>
              <w:t>ylist</w:t>
            </w:r>
            <w:r w:rsidRPr="00A141CB">
              <w:rPr>
                <w:rFonts w:ascii="Times New Roman" w:eastAsia="Times New Roman" w:hAnsi="Times New Roman" w:cs="Times New Roman"/>
                <w:sz w:val="24"/>
                <w:szCs w:val="24"/>
              </w:rPr>
              <w:t>s and clients.</w:t>
            </w:r>
          </w:p>
          <w:p w14:paraId="75D2D9A5" w14:textId="77777777" w:rsidR="00384004" w:rsidRPr="009C4A1C" w:rsidRDefault="00384004" w:rsidP="00B91F82">
            <w:pPr>
              <w:shd w:val="clear" w:color="auto" w:fill="FFFFFF"/>
              <w:rPr>
                <w:rFonts w:ascii="Times New Roman" w:eastAsia="Times New Roman" w:hAnsi="Times New Roman" w:cs="Times New Roman"/>
                <w:sz w:val="24"/>
                <w:szCs w:val="24"/>
              </w:rPr>
            </w:pPr>
          </w:p>
        </w:tc>
        <w:tc>
          <w:tcPr>
            <w:tcW w:w="938" w:type="pct"/>
          </w:tcPr>
          <w:p w14:paraId="166CA80E" w14:textId="77777777" w:rsidR="00384004" w:rsidRPr="007F0F72" w:rsidRDefault="00384004" w:rsidP="00B91F82">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177DB4E" w14:textId="77777777" w:rsidR="00384004" w:rsidRPr="00A141CB" w:rsidRDefault="00384004" w:rsidP="00B91F82">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OSHA regulations apply to salons? To classroom</w:t>
            </w:r>
            <w:r>
              <w:rPr>
                <w:rFonts w:ascii="Times New Roman" w:eastAsia="Times New Roman" w:hAnsi="Times New Roman" w:cs="Times New Roman"/>
                <w:sz w:val="24"/>
                <w:szCs w:val="24"/>
              </w:rPr>
              <w:t>s/</w:t>
            </w:r>
            <w:r w:rsidRPr="00A141CB">
              <w:rPr>
                <w:rFonts w:ascii="Times New Roman" w:eastAsia="Times New Roman" w:hAnsi="Times New Roman" w:cs="Times New Roman"/>
                <w:sz w:val="24"/>
                <w:szCs w:val="24"/>
              </w:rPr>
              <w:t>labs?</w:t>
            </w:r>
          </w:p>
          <w:p w14:paraId="4E251E58" w14:textId="77777777" w:rsidR="00384004" w:rsidRPr="00A141CB" w:rsidRDefault="00384004" w:rsidP="00B91F82">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penalties can result from OSHA violations?</w:t>
            </w:r>
          </w:p>
          <w:p w14:paraId="0109FC1A" w14:textId="77777777" w:rsidR="00384004" w:rsidRPr="00A141CB" w:rsidRDefault="00384004" w:rsidP="00B91F82">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What health dangers are associated with blood </w:t>
            </w:r>
            <w:r>
              <w:rPr>
                <w:rFonts w:ascii="Times New Roman" w:eastAsia="Times New Roman" w:hAnsi="Times New Roman" w:cs="Times New Roman"/>
                <w:sz w:val="24"/>
                <w:szCs w:val="24"/>
              </w:rPr>
              <w:t>exposure</w:t>
            </w:r>
            <w:r w:rsidRPr="00A141CB">
              <w:rPr>
                <w:rFonts w:ascii="Times New Roman" w:eastAsia="Times New Roman" w:hAnsi="Times New Roman" w:cs="Times New Roman"/>
                <w:sz w:val="24"/>
                <w:szCs w:val="24"/>
              </w:rPr>
              <w:t>?</w:t>
            </w:r>
          </w:p>
          <w:p w14:paraId="771914A9" w14:textId="77777777" w:rsidR="00384004" w:rsidRDefault="00384004" w:rsidP="00B91F82">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Where is your classroom SDS located?</w:t>
            </w:r>
          </w:p>
          <w:p w14:paraId="183A7F79" w14:textId="77777777" w:rsidR="00384004" w:rsidRDefault="00384004" w:rsidP="00B91F82">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role does the U.S. Environmental Protection Agency (EPA) play in salon safety?</w:t>
            </w:r>
          </w:p>
          <w:p w14:paraId="34F4810F" w14:textId="77777777" w:rsidR="00384004" w:rsidRPr="00B91F82" w:rsidRDefault="00384004" w:rsidP="00B91F82">
            <w:pPr>
              <w:rPr>
                <w:rFonts w:ascii="Times New Roman" w:eastAsia="Times New Roman" w:hAnsi="Times New Roman" w:cs="Times New Roman"/>
                <w:sz w:val="24"/>
                <w:szCs w:val="24"/>
              </w:rPr>
            </w:pPr>
          </w:p>
        </w:tc>
        <w:tc>
          <w:tcPr>
            <w:tcW w:w="788" w:type="pct"/>
          </w:tcPr>
          <w:p w14:paraId="2307E881" w14:textId="17390F83" w:rsidR="00384004" w:rsidRPr="009C4A1C" w:rsidRDefault="00384004" w:rsidP="00B91F82">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11.DSR,</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11.RI, 12.RI</w:t>
            </w:r>
          </w:p>
        </w:tc>
        <w:tc>
          <w:tcPr>
            <w:tcW w:w="676" w:type="pct"/>
          </w:tcPr>
          <w:p w14:paraId="0314E42B"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5381F559" w14:textId="77777777" w:rsidR="00384004" w:rsidRDefault="00384004" w:rsidP="00B91F82">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3BAE4C39"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28AEFEF9"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5C786F3F"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b. Safety Data Sheet (SDS)</w:t>
            </w:r>
          </w:p>
          <w:p w14:paraId="1350A718"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c. Chemical usage and safety</w:t>
            </w:r>
          </w:p>
          <w:p w14:paraId="18270A14" w14:textId="77777777" w:rsidR="00384004" w:rsidRPr="000B2C5B" w:rsidRDefault="00384004">
            <w:pPr>
              <w:pStyle w:val="ListParagraph"/>
              <w:numPr>
                <w:ilvl w:val="0"/>
                <w:numId w:val="87"/>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016F5E5B" w14:textId="77777777" w:rsidR="00384004" w:rsidRPr="009C4A1C" w:rsidRDefault="00384004" w:rsidP="00B91F82">
            <w:pPr>
              <w:rPr>
                <w:rFonts w:ascii="Times New Roman" w:eastAsia="Times New Roman" w:hAnsi="Times New Roman" w:cs="Times New Roman"/>
                <w:sz w:val="24"/>
                <w:szCs w:val="24"/>
              </w:rPr>
            </w:pPr>
          </w:p>
        </w:tc>
        <w:tc>
          <w:tcPr>
            <w:tcW w:w="675" w:type="pct"/>
          </w:tcPr>
          <w:p w14:paraId="4522A552" w14:textId="5EAF1BF6" w:rsidR="00384004" w:rsidRDefault="00384004" w:rsidP="00B91F82">
            <w:pPr>
              <w:ind w:left="223"/>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Occupational Health and Safety Scrapbook</w:t>
            </w:r>
          </w:p>
        </w:tc>
      </w:tr>
      <w:tr w:rsidR="00384004" w:rsidRPr="009C4A1C" w14:paraId="74FA7ECD" w14:textId="5D2D0E08" w:rsidTr="00384004">
        <w:tc>
          <w:tcPr>
            <w:tcW w:w="167" w:type="pct"/>
          </w:tcPr>
          <w:p w14:paraId="4B2BF743" w14:textId="315C9034" w:rsidR="00384004" w:rsidRPr="009C4A1C" w:rsidRDefault="00384004" w:rsidP="00B91F82">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85" w:type="pct"/>
            <w:tcMar>
              <w:top w:w="43" w:type="dxa"/>
              <w:left w:w="115" w:type="dxa"/>
              <w:bottom w:w="43" w:type="dxa"/>
              <w:right w:w="115" w:type="dxa"/>
            </w:tcMar>
          </w:tcPr>
          <w:p w14:paraId="4714DC74" w14:textId="77777777" w:rsidR="00384004" w:rsidRDefault="00384004" w:rsidP="00B91F82">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Identify the components of an SDS. </w:t>
            </w:r>
          </w:p>
          <w:p w14:paraId="70B9AB3D" w14:textId="77777777" w:rsidR="00384004" w:rsidRPr="009C4A1C" w:rsidRDefault="00384004" w:rsidP="00B91F82">
            <w:pPr>
              <w:rPr>
                <w:rFonts w:ascii="Times New Roman" w:eastAsia="Times New Roman" w:hAnsi="Times New Roman" w:cs="Times New Roman"/>
                <w:sz w:val="24"/>
                <w:szCs w:val="24"/>
              </w:rPr>
            </w:pPr>
          </w:p>
        </w:tc>
        <w:tc>
          <w:tcPr>
            <w:tcW w:w="971" w:type="pct"/>
          </w:tcPr>
          <w:p w14:paraId="065A2583" w14:textId="77777777" w:rsidR="00384004" w:rsidRPr="00A141CB" w:rsidRDefault="00384004" w:rsidP="00B91F82">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Identification should include</w:t>
            </w:r>
          </w:p>
          <w:p w14:paraId="4B5DBE1F" w14:textId="77777777" w:rsidR="00384004" w:rsidRPr="00A141CB" w:rsidRDefault="00384004" w:rsidP="00B91F82">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ingredients </w:t>
            </w:r>
          </w:p>
          <w:p w14:paraId="6653998E" w14:textId="77777777" w:rsidR="00384004" w:rsidRPr="00A141CB" w:rsidRDefault="00384004" w:rsidP="00B91F82">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hazards</w:t>
            </w:r>
          </w:p>
          <w:p w14:paraId="3036C4D0" w14:textId="77777777" w:rsidR="00384004" w:rsidRPr="00A141CB" w:rsidRDefault="00384004" w:rsidP="00B91F82">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storage</w:t>
            </w:r>
          </w:p>
          <w:p w14:paraId="40292C70" w14:textId="77777777" w:rsidR="00384004" w:rsidRPr="00A141CB" w:rsidRDefault="00384004" w:rsidP="00B91F82">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exposure control</w:t>
            </w:r>
          </w:p>
          <w:p w14:paraId="069AAC78" w14:textId="77777777" w:rsidR="00384004" w:rsidRPr="00A141CB" w:rsidRDefault="00384004" w:rsidP="00B91F82">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handling</w:t>
            </w:r>
          </w:p>
          <w:p w14:paraId="76D71AA8" w14:textId="77777777" w:rsidR="00384004" w:rsidRPr="00A141CB" w:rsidRDefault="00384004" w:rsidP="00B91F82">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treatment.</w:t>
            </w:r>
          </w:p>
          <w:p w14:paraId="1DEB4490" w14:textId="77777777" w:rsidR="00384004" w:rsidRPr="009C4A1C" w:rsidRDefault="00384004" w:rsidP="00B91F82">
            <w:pPr>
              <w:shd w:val="clear" w:color="auto" w:fill="FFFFFF"/>
              <w:rPr>
                <w:rFonts w:ascii="Times New Roman" w:eastAsia="Times New Roman" w:hAnsi="Times New Roman" w:cs="Times New Roman"/>
                <w:sz w:val="24"/>
                <w:szCs w:val="24"/>
              </w:rPr>
            </w:pPr>
          </w:p>
        </w:tc>
        <w:tc>
          <w:tcPr>
            <w:tcW w:w="938" w:type="pct"/>
          </w:tcPr>
          <w:p w14:paraId="35269F89" w14:textId="77777777" w:rsidR="00384004" w:rsidRPr="0084059C" w:rsidRDefault="00384004" w:rsidP="00B91F82">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5C31207" w14:textId="77777777" w:rsidR="00384004" w:rsidRPr="00A141CB" w:rsidRDefault="00384004" w:rsidP="00B91F82">
            <w:pPr>
              <w:numPr>
                <w:ilvl w:val="0"/>
                <w:numId w:val="6"/>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Why is it important for all </w:t>
            </w:r>
            <w:r>
              <w:rPr>
                <w:rFonts w:ascii="Times New Roman" w:eastAsia="Times New Roman" w:hAnsi="Times New Roman" w:cs="Times New Roman"/>
                <w:sz w:val="24"/>
                <w:szCs w:val="24"/>
              </w:rPr>
              <w:t>salon</w:t>
            </w:r>
            <w:r w:rsidRPr="00A141CB">
              <w:rPr>
                <w:rFonts w:ascii="Times New Roman" w:eastAsia="Times New Roman" w:hAnsi="Times New Roman" w:cs="Times New Roman"/>
                <w:sz w:val="24"/>
                <w:szCs w:val="24"/>
              </w:rPr>
              <w:t xml:space="preserve"> employees to understand the ingredients of the chemicals used in the salon?</w:t>
            </w:r>
          </w:p>
          <w:p w14:paraId="4797666B" w14:textId="77777777" w:rsidR="00384004" w:rsidRDefault="00384004" w:rsidP="00B91F82">
            <w:pPr>
              <w:numPr>
                <w:ilvl w:val="0"/>
                <w:numId w:val="6"/>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are the dangers of improper use of chemicals?</w:t>
            </w:r>
          </w:p>
          <w:p w14:paraId="1640E27A" w14:textId="77777777" w:rsidR="00384004" w:rsidRPr="00A141CB" w:rsidRDefault="00384004" w:rsidP="00B91F82">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Where should</w:t>
            </w:r>
            <w:r w:rsidRPr="00A141CB">
              <w:rPr>
                <w:rFonts w:ascii="Times New Roman" w:eastAsia="Times New Roman" w:hAnsi="Times New Roman" w:cs="Times New Roman"/>
                <w:sz w:val="24"/>
                <w:szCs w:val="24"/>
              </w:rPr>
              <w:t xml:space="preserve"> information concerning a medical reaction to products</w:t>
            </w:r>
            <w:r>
              <w:rPr>
                <w:rFonts w:ascii="Times New Roman" w:eastAsia="Times New Roman" w:hAnsi="Times New Roman" w:cs="Times New Roman"/>
                <w:sz w:val="24"/>
                <w:szCs w:val="24"/>
              </w:rPr>
              <w:t xml:space="preserve"> be stored</w:t>
            </w:r>
            <w:r w:rsidRPr="00A141CB">
              <w:rPr>
                <w:rFonts w:ascii="Times New Roman" w:eastAsia="Times New Roman" w:hAnsi="Times New Roman" w:cs="Times New Roman"/>
                <w:sz w:val="24"/>
                <w:szCs w:val="24"/>
              </w:rPr>
              <w:t>?</w:t>
            </w:r>
          </w:p>
          <w:p w14:paraId="65B21676" w14:textId="77777777" w:rsidR="00384004" w:rsidRPr="00B91F82" w:rsidRDefault="00384004" w:rsidP="00B91F82">
            <w:pPr>
              <w:rPr>
                <w:rFonts w:ascii="Times New Roman" w:eastAsia="Times New Roman" w:hAnsi="Times New Roman" w:cs="Times New Roman"/>
                <w:sz w:val="24"/>
                <w:szCs w:val="24"/>
              </w:rPr>
            </w:pPr>
          </w:p>
        </w:tc>
        <w:tc>
          <w:tcPr>
            <w:tcW w:w="788" w:type="pct"/>
          </w:tcPr>
          <w:p w14:paraId="523D205C" w14:textId="77777777" w:rsidR="00384004" w:rsidRDefault="00384004" w:rsidP="00B91F82">
            <w:pPr>
              <w:spacing w:before="100" w:beforeAutospacing="1" w:after="100" w:afterAutospacing="1"/>
              <w:ind w:left="30"/>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11.LU, 12.RV, 12.LU</w:t>
            </w:r>
          </w:p>
          <w:p w14:paraId="7C149803" w14:textId="0E0F528D" w:rsidR="00384004" w:rsidRPr="009C4A1C" w:rsidRDefault="00384004" w:rsidP="00B91F8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Science: </w:t>
            </w:r>
            <w:r w:rsidRPr="00877C7C">
              <w:rPr>
                <w:rFonts w:ascii="Times New Roman" w:eastAsia="Times New Roman" w:hAnsi="Times New Roman" w:cs="Times New Roman"/>
                <w:sz w:val="24"/>
                <w:szCs w:val="24"/>
              </w:rPr>
              <w:t>CH.1</w:t>
            </w:r>
          </w:p>
        </w:tc>
        <w:tc>
          <w:tcPr>
            <w:tcW w:w="676" w:type="pct"/>
          </w:tcPr>
          <w:p w14:paraId="7CDE98A0"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0292352E" w14:textId="77777777" w:rsidR="00384004" w:rsidRDefault="00384004" w:rsidP="00B91F82">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3E0ECD59"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58E8AC8B"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71303FD6"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b. Safety Data Sheet (SDS)</w:t>
            </w:r>
          </w:p>
          <w:p w14:paraId="630DF1CC"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c. Chemical usage and safety</w:t>
            </w:r>
          </w:p>
          <w:p w14:paraId="2901FF18" w14:textId="77777777" w:rsidR="00384004" w:rsidRPr="000B2C5B" w:rsidRDefault="00384004">
            <w:pPr>
              <w:pStyle w:val="ListParagraph"/>
              <w:numPr>
                <w:ilvl w:val="0"/>
                <w:numId w:val="87"/>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3D18A18D" w14:textId="77777777" w:rsidR="00384004" w:rsidRPr="009C4A1C" w:rsidRDefault="00384004" w:rsidP="00B91F82">
            <w:pPr>
              <w:rPr>
                <w:rFonts w:ascii="Times New Roman" w:eastAsia="Times New Roman" w:hAnsi="Times New Roman" w:cs="Times New Roman"/>
                <w:sz w:val="24"/>
                <w:szCs w:val="24"/>
              </w:rPr>
            </w:pPr>
          </w:p>
        </w:tc>
        <w:tc>
          <w:tcPr>
            <w:tcW w:w="675" w:type="pct"/>
          </w:tcPr>
          <w:p w14:paraId="2480418B" w14:textId="2A993AD1" w:rsidR="00384004" w:rsidRDefault="00384004" w:rsidP="00B91F82">
            <w:pPr>
              <w:ind w:left="223"/>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Occupational Health and Safety Scrapbook</w:t>
            </w:r>
          </w:p>
        </w:tc>
      </w:tr>
      <w:tr w:rsidR="00384004" w:rsidRPr="009C4A1C" w14:paraId="0AF49787" w14:textId="675F35E7" w:rsidTr="00384004">
        <w:tc>
          <w:tcPr>
            <w:tcW w:w="167" w:type="pct"/>
          </w:tcPr>
          <w:p w14:paraId="4E315DCD" w14:textId="076C886A" w:rsidR="00384004" w:rsidRPr="009C4A1C" w:rsidRDefault="00384004" w:rsidP="00B91F82">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85" w:type="pct"/>
            <w:tcMar>
              <w:top w:w="43" w:type="dxa"/>
              <w:left w:w="115" w:type="dxa"/>
              <w:bottom w:w="43" w:type="dxa"/>
              <w:right w:w="115" w:type="dxa"/>
            </w:tcMar>
          </w:tcPr>
          <w:p w14:paraId="69BA04CD" w14:textId="77777777" w:rsidR="00384004" w:rsidRDefault="00384004" w:rsidP="00B91F82">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procedures for attending to a contaminated work area. </w:t>
            </w:r>
          </w:p>
          <w:p w14:paraId="56E86FC4" w14:textId="77777777" w:rsidR="00384004" w:rsidRPr="009C4A1C" w:rsidRDefault="00384004" w:rsidP="00B91F82">
            <w:pPr>
              <w:rPr>
                <w:rFonts w:ascii="Times New Roman" w:eastAsia="Times New Roman" w:hAnsi="Times New Roman" w:cs="Times New Roman"/>
                <w:sz w:val="24"/>
                <w:szCs w:val="24"/>
              </w:rPr>
            </w:pPr>
          </w:p>
        </w:tc>
        <w:tc>
          <w:tcPr>
            <w:tcW w:w="971" w:type="pct"/>
          </w:tcPr>
          <w:p w14:paraId="20571274" w14:textId="77777777" w:rsidR="00384004" w:rsidRPr="00A141CB" w:rsidRDefault="00384004" w:rsidP="00B91F82">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 following sanitation and disinfection guidelines and procedures for</w:t>
            </w:r>
          </w:p>
          <w:p w14:paraId="476BA7C9" w14:textId="77777777" w:rsidR="00384004" w:rsidRPr="00A141CB" w:rsidRDefault="00384004" w:rsidP="00B91F82">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soaking implements in disinfectant</w:t>
            </w:r>
          </w:p>
          <w:p w14:paraId="081093FA" w14:textId="65589927" w:rsidR="00384004" w:rsidRPr="00A141CB" w:rsidRDefault="00384004" w:rsidP="00B91F82">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disinfecting and sanitizing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work area</w:t>
            </w:r>
          </w:p>
          <w:p w14:paraId="7F099C02" w14:textId="77777777" w:rsidR="00384004" w:rsidRPr="00A141CB" w:rsidRDefault="00384004" w:rsidP="00B91F82">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disposing of towels and swabs.</w:t>
            </w:r>
          </w:p>
          <w:p w14:paraId="2E149A6E" w14:textId="77777777" w:rsidR="00384004" w:rsidRPr="009C4A1C" w:rsidRDefault="00384004" w:rsidP="00B91F82">
            <w:pPr>
              <w:shd w:val="clear" w:color="auto" w:fill="FFFFFF"/>
              <w:rPr>
                <w:rFonts w:ascii="Times New Roman" w:eastAsia="Times New Roman" w:hAnsi="Times New Roman" w:cs="Times New Roman"/>
                <w:sz w:val="24"/>
                <w:szCs w:val="24"/>
              </w:rPr>
            </w:pPr>
          </w:p>
        </w:tc>
        <w:tc>
          <w:tcPr>
            <w:tcW w:w="938" w:type="pct"/>
          </w:tcPr>
          <w:p w14:paraId="2EB2EFCA" w14:textId="77777777" w:rsidR="00384004" w:rsidRPr="0084059C" w:rsidRDefault="00384004" w:rsidP="00B91F82">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1A5E3FD" w14:textId="7458D7E4" w:rsidR="00384004" w:rsidRPr="00A141CB" w:rsidRDefault="00384004" w:rsidP="00B91F82">
            <w:pPr>
              <w:numPr>
                <w:ilvl w:val="0"/>
                <w:numId w:val="8"/>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is the difference between </w:t>
            </w:r>
            <w:r w:rsidRPr="00A141CB">
              <w:rPr>
                <w:rFonts w:ascii="Times New Roman" w:eastAsia="Times New Roman" w:hAnsi="Times New Roman" w:cs="Times New Roman"/>
                <w:i/>
                <w:iCs/>
                <w:sz w:val="24"/>
                <w:szCs w:val="24"/>
              </w:rPr>
              <w:t>sterilization</w:t>
            </w:r>
            <w:r w:rsidRPr="00A141CB">
              <w:rPr>
                <w:rFonts w:ascii="Times New Roman" w:eastAsia="Times New Roman" w:hAnsi="Times New Roman" w:cs="Times New Roman"/>
                <w:sz w:val="24"/>
                <w:szCs w:val="24"/>
              </w:rPr>
              <w:t> and</w:t>
            </w:r>
            <w:r>
              <w:rPr>
                <w:rFonts w:ascii="Times New Roman" w:eastAsia="Times New Roman" w:hAnsi="Times New Roman" w:cs="Times New Roman"/>
                <w:sz w:val="24"/>
                <w:szCs w:val="24"/>
              </w:rPr>
              <w:t xml:space="preserve">                </w:t>
            </w:r>
            <w:r w:rsidRPr="00A141CB">
              <w:rPr>
                <w:rFonts w:ascii="Times New Roman" w:eastAsia="Times New Roman" w:hAnsi="Times New Roman" w:cs="Times New Roman"/>
                <w:i/>
                <w:iCs/>
                <w:sz w:val="24"/>
                <w:szCs w:val="24"/>
              </w:rPr>
              <w:t>disinfection</w:t>
            </w:r>
            <w:r w:rsidRPr="00A141CB">
              <w:rPr>
                <w:rFonts w:ascii="Times New Roman" w:eastAsia="Times New Roman" w:hAnsi="Times New Roman" w:cs="Times New Roman"/>
                <w:sz w:val="24"/>
                <w:szCs w:val="24"/>
              </w:rPr>
              <w:t>? Why are both important in the salon?</w:t>
            </w:r>
          </w:p>
          <w:p w14:paraId="74281EF3" w14:textId="77777777" w:rsidR="00384004" w:rsidRPr="00A141CB" w:rsidRDefault="00384004" w:rsidP="00B91F82">
            <w:pPr>
              <w:numPr>
                <w:ilvl w:val="0"/>
                <w:numId w:val="8"/>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is it particularly important to dispose of soiled towels correctly?</w:t>
            </w:r>
          </w:p>
          <w:p w14:paraId="67753AD6" w14:textId="77777777" w:rsidR="00384004" w:rsidRPr="00B91F82" w:rsidRDefault="00384004" w:rsidP="00B91F82">
            <w:pPr>
              <w:rPr>
                <w:rFonts w:ascii="Times New Roman" w:eastAsia="Times New Roman" w:hAnsi="Times New Roman" w:cs="Times New Roman"/>
                <w:sz w:val="24"/>
                <w:szCs w:val="24"/>
              </w:rPr>
            </w:pPr>
          </w:p>
        </w:tc>
        <w:tc>
          <w:tcPr>
            <w:tcW w:w="788" w:type="pct"/>
          </w:tcPr>
          <w:p w14:paraId="175F0B85" w14:textId="77777777" w:rsidR="00384004" w:rsidRPr="009C4A1C" w:rsidRDefault="00384004" w:rsidP="00B91F82">
            <w:pPr>
              <w:rPr>
                <w:rFonts w:ascii="Times New Roman" w:eastAsia="Times New Roman" w:hAnsi="Times New Roman" w:cs="Times New Roman"/>
                <w:sz w:val="24"/>
                <w:szCs w:val="24"/>
              </w:rPr>
            </w:pPr>
          </w:p>
        </w:tc>
        <w:tc>
          <w:tcPr>
            <w:tcW w:w="676" w:type="pct"/>
          </w:tcPr>
          <w:p w14:paraId="42383967"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01FEF844" w14:textId="77777777" w:rsidR="00384004" w:rsidRDefault="00384004" w:rsidP="00B91F82">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2D8705FF"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2FFDD172"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3758C9AC"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b. Safety Data Sheet (SDS)</w:t>
            </w:r>
          </w:p>
          <w:p w14:paraId="643D9B5B" w14:textId="77777777" w:rsidR="00384004" w:rsidRDefault="00384004" w:rsidP="00B91F82">
            <w:pPr>
              <w:pStyle w:val="sectbi2"/>
              <w:spacing w:before="0" w:beforeAutospacing="0" w:after="0" w:afterAutospacing="0"/>
              <w:ind w:left="763" w:hanging="270"/>
              <w:textAlignment w:val="baseline"/>
              <w:rPr>
                <w:color w:val="444444"/>
              </w:rPr>
            </w:pPr>
            <w:r w:rsidRPr="009D6373">
              <w:rPr>
                <w:color w:val="444444"/>
              </w:rPr>
              <w:t>c. Chemical usage and safety</w:t>
            </w:r>
          </w:p>
          <w:p w14:paraId="79F457E6" w14:textId="77777777" w:rsidR="00384004" w:rsidRPr="009D6373" w:rsidRDefault="00384004" w:rsidP="00B91F82">
            <w:pPr>
              <w:pStyle w:val="sectbi2"/>
              <w:spacing w:before="0" w:beforeAutospacing="0" w:after="0" w:afterAutospacing="0"/>
              <w:ind w:left="763" w:hanging="270"/>
              <w:textAlignment w:val="baseline"/>
              <w:rPr>
                <w:color w:val="444444"/>
              </w:rPr>
            </w:pPr>
          </w:p>
          <w:p w14:paraId="3449B6BF" w14:textId="2A7DE407" w:rsidR="00384004" w:rsidRPr="00B91F82" w:rsidRDefault="00384004">
            <w:pPr>
              <w:pStyle w:val="ListParagraph"/>
              <w:numPr>
                <w:ilvl w:val="0"/>
                <w:numId w:val="87"/>
              </w:numPr>
              <w:rPr>
                <w:rFonts w:ascii="Times New Roman" w:eastAsia="Times New Roman" w:hAnsi="Times New Roman" w:cs="Times New Roman"/>
                <w:sz w:val="24"/>
                <w:szCs w:val="24"/>
              </w:rPr>
            </w:pPr>
            <w:r w:rsidRPr="00B91F82">
              <w:rPr>
                <w:rFonts w:ascii="Times New Roman" w:eastAsia="Times New Roman" w:hAnsi="Times New Roman" w:cs="Times New Roman"/>
                <w:sz w:val="24"/>
                <w:szCs w:val="24"/>
              </w:rPr>
              <w:t>Exam Domain I.A</w:t>
            </w:r>
          </w:p>
        </w:tc>
        <w:tc>
          <w:tcPr>
            <w:tcW w:w="675" w:type="pct"/>
          </w:tcPr>
          <w:p w14:paraId="4AA3D8E7" w14:textId="00DF14EC" w:rsidR="00384004" w:rsidRDefault="00384004" w:rsidP="00B91F82">
            <w:pPr>
              <w:ind w:left="223"/>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Occupational Health and Safety Scrapbook</w:t>
            </w:r>
          </w:p>
        </w:tc>
      </w:tr>
      <w:tr w:rsidR="00384004" w:rsidRPr="009C4A1C" w14:paraId="6928709B" w14:textId="0AC4E4AC" w:rsidTr="00384004">
        <w:tc>
          <w:tcPr>
            <w:tcW w:w="167" w:type="pct"/>
          </w:tcPr>
          <w:p w14:paraId="39117224" w14:textId="20D82471" w:rsidR="00384004" w:rsidRPr="009C4A1C" w:rsidRDefault="00384004" w:rsidP="00B91F82">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785" w:type="pct"/>
            <w:tcMar>
              <w:top w:w="43" w:type="dxa"/>
              <w:left w:w="115" w:type="dxa"/>
              <w:bottom w:w="43" w:type="dxa"/>
              <w:right w:w="115" w:type="dxa"/>
            </w:tcMar>
          </w:tcPr>
          <w:p w14:paraId="1EFAC2BE" w14:textId="77777777" w:rsidR="00384004" w:rsidRDefault="00384004" w:rsidP="00B91F82">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Demonstrate knowledge of bloodborne pathogens, including hepatitis C</w:t>
            </w:r>
            <w:r>
              <w:rPr>
                <w:rFonts w:ascii="Times New Roman" w:eastAsia="Times New Roman" w:hAnsi="Times New Roman" w:cs="Times New Roman"/>
                <w:sz w:val="24"/>
                <w:szCs w:val="24"/>
              </w:rPr>
              <w:t xml:space="preserve"> virus (HCV)</w:t>
            </w:r>
            <w:r w:rsidRPr="008E6467">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human immunodeficiency virus (HIV), as well as </w:t>
            </w:r>
            <w:r w:rsidRPr="008E6467">
              <w:rPr>
                <w:rFonts w:ascii="Times New Roman" w:eastAsia="Times New Roman" w:hAnsi="Times New Roman" w:cs="Times New Roman"/>
                <w:sz w:val="24"/>
                <w:szCs w:val="24"/>
              </w:rPr>
              <w:t xml:space="preserve">blood poisoning. </w:t>
            </w:r>
          </w:p>
          <w:p w14:paraId="6D54A279" w14:textId="77777777" w:rsidR="00384004" w:rsidRPr="009C4A1C" w:rsidRDefault="00384004" w:rsidP="00B91F82">
            <w:pPr>
              <w:rPr>
                <w:rFonts w:ascii="Times New Roman" w:eastAsia="Times New Roman" w:hAnsi="Times New Roman" w:cs="Times New Roman"/>
                <w:sz w:val="24"/>
                <w:szCs w:val="24"/>
              </w:rPr>
            </w:pPr>
          </w:p>
        </w:tc>
        <w:tc>
          <w:tcPr>
            <w:tcW w:w="971" w:type="pct"/>
          </w:tcPr>
          <w:p w14:paraId="150DB5A3" w14:textId="77777777" w:rsidR="00384004" w:rsidRPr="00A141CB" w:rsidRDefault="00384004" w:rsidP="00B91F82">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of knowledge should include procedures for dealing with</w:t>
            </w:r>
          </w:p>
          <w:p w14:paraId="49FDF40C" w14:textId="77777777" w:rsidR="00384004" w:rsidRPr="00A141CB" w:rsidRDefault="00384004" w:rsidP="00B91F82">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open sores</w:t>
            </w:r>
          </w:p>
          <w:p w14:paraId="2E88554A" w14:textId="77777777" w:rsidR="00384004" w:rsidRPr="00A141CB" w:rsidRDefault="00384004" w:rsidP="00B91F82">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unclean hands, implements, and supplies</w:t>
            </w:r>
          </w:p>
          <w:p w14:paraId="3F3CC50F" w14:textId="77777777" w:rsidR="00384004" w:rsidRPr="00A141CB" w:rsidRDefault="00384004" w:rsidP="00B91F82">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use of an implement on both infected areas and non</w:t>
            </w:r>
            <w:r>
              <w:rPr>
                <w:rFonts w:ascii="Times New Roman" w:eastAsia="Times New Roman" w:hAnsi="Times New Roman" w:cs="Times New Roman"/>
                <w:sz w:val="24"/>
                <w:szCs w:val="24"/>
              </w:rPr>
              <w:t>-</w:t>
            </w:r>
            <w:r w:rsidRPr="00A141CB">
              <w:rPr>
                <w:rFonts w:ascii="Times New Roman" w:eastAsia="Times New Roman" w:hAnsi="Times New Roman" w:cs="Times New Roman"/>
                <w:sz w:val="24"/>
                <w:szCs w:val="24"/>
              </w:rPr>
              <w:t>infected areas</w:t>
            </w:r>
          </w:p>
          <w:p w14:paraId="1960ADBD" w14:textId="77777777" w:rsidR="00384004" w:rsidRPr="00A141CB" w:rsidRDefault="00384004" w:rsidP="00B91F82">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unsanitary salon conditions.</w:t>
            </w:r>
          </w:p>
          <w:p w14:paraId="62E9DC2A" w14:textId="77777777" w:rsidR="00384004" w:rsidRPr="009C4A1C" w:rsidRDefault="00384004" w:rsidP="00B91F82">
            <w:pPr>
              <w:shd w:val="clear" w:color="auto" w:fill="FFFFFF"/>
              <w:rPr>
                <w:rFonts w:ascii="Times New Roman" w:eastAsia="Times New Roman" w:hAnsi="Times New Roman" w:cs="Times New Roman"/>
                <w:sz w:val="24"/>
                <w:szCs w:val="24"/>
              </w:rPr>
            </w:pPr>
          </w:p>
        </w:tc>
        <w:tc>
          <w:tcPr>
            <w:tcW w:w="938" w:type="pct"/>
          </w:tcPr>
          <w:p w14:paraId="2CF5E49B" w14:textId="77777777" w:rsidR="00384004" w:rsidRPr="0084059C" w:rsidRDefault="00384004" w:rsidP="00B91F82">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04FE9F1" w14:textId="77777777" w:rsidR="00384004" w:rsidRPr="00A141CB" w:rsidRDefault="00384004" w:rsidP="00B91F82">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diseases can be transmitted through blood contact?</w:t>
            </w:r>
          </w:p>
          <w:p w14:paraId="44CEC85F" w14:textId="77777777" w:rsidR="00384004" w:rsidRDefault="00384004" w:rsidP="00B91F82">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are bloodborne pathogens a serious health threat?</w:t>
            </w:r>
          </w:p>
          <w:p w14:paraId="4BE9CE3C" w14:textId="77777777" w:rsidR="00384004" w:rsidRPr="00A141CB" w:rsidRDefault="00384004" w:rsidP="00B91F82">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are </w:t>
            </w:r>
            <w:r>
              <w:rPr>
                <w:rFonts w:ascii="Times New Roman" w:eastAsia="Times New Roman" w:hAnsi="Times New Roman" w:cs="Times New Roman"/>
                <w:i/>
                <w:iCs/>
                <w:sz w:val="24"/>
                <w:szCs w:val="24"/>
              </w:rPr>
              <w:t>u</w:t>
            </w:r>
            <w:r w:rsidRPr="00A141CB">
              <w:rPr>
                <w:rFonts w:ascii="Times New Roman" w:eastAsia="Times New Roman" w:hAnsi="Times New Roman" w:cs="Times New Roman"/>
                <w:i/>
                <w:iCs/>
                <w:sz w:val="24"/>
                <w:szCs w:val="24"/>
              </w:rPr>
              <w:t xml:space="preserve">niversal </w:t>
            </w:r>
            <w:r>
              <w:rPr>
                <w:rFonts w:ascii="Times New Roman" w:eastAsia="Times New Roman" w:hAnsi="Times New Roman" w:cs="Times New Roman"/>
                <w:i/>
                <w:iCs/>
                <w:sz w:val="24"/>
                <w:szCs w:val="24"/>
              </w:rPr>
              <w:t>p</w:t>
            </w:r>
            <w:r w:rsidRPr="00A141CB">
              <w:rPr>
                <w:rFonts w:ascii="Times New Roman" w:eastAsia="Times New Roman" w:hAnsi="Times New Roman" w:cs="Times New Roman"/>
                <w:i/>
                <w:iCs/>
                <w:sz w:val="24"/>
                <w:szCs w:val="24"/>
              </w:rPr>
              <w:t>recautions</w:t>
            </w:r>
            <w:r w:rsidRPr="00A141CB">
              <w:rPr>
                <w:rFonts w:ascii="Times New Roman" w:eastAsia="Times New Roman" w:hAnsi="Times New Roman" w:cs="Times New Roman"/>
                <w:sz w:val="24"/>
                <w:szCs w:val="24"/>
              </w:rPr>
              <w:t>?</w:t>
            </w:r>
          </w:p>
          <w:p w14:paraId="40B019CA" w14:textId="77777777" w:rsidR="00384004" w:rsidRPr="00B91F82" w:rsidRDefault="00384004" w:rsidP="00B91F82">
            <w:pPr>
              <w:rPr>
                <w:rFonts w:ascii="Times New Roman" w:eastAsia="Times New Roman" w:hAnsi="Times New Roman" w:cs="Times New Roman"/>
                <w:sz w:val="24"/>
                <w:szCs w:val="24"/>
              </w:rPr>
            </w:pPr>
          </w:p>
        </w:tc>
        <w:tc>
          <w:tcPr>
            <w:tcW w:w="788" w:type="pct"/>
          </w:tcPr>
          <w:p w14:paraId="3EDA2EC1" w14:textId="6399B8F3" w:rsidR="00384004" w:rsidRPr="009C4A1C" w:rsidRDefault="00384004" w:rsidP="00B91F82">
            <w:pPr>
              <w:rPr>
                <w:rFonts w:ascii="Times New Roman" w:eastAsia="Times New Roman" w:hAnsi="Times New Roman" w:cs="Times New Roman"/>
                <w:sz w:val="24"/>
                <w:szCs w:val="24"/>
              </w:rPr>
            </w:pPr>
            <w:r w:rsidRPr="00E67E9E">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E67E9E">
              <w:rPr>
                <w:rFonts w:ascii="Times New Roman" w:eastAsia="Times New Roman" w:hAnsi="Times New Roman" w:cs="Times New Roman"/>
                <w:sz w:val="24"/>
                <w:szCs w:val="24"/>
              </w:rPr>
              <w:t>WHII.3, WHII.7</w:t>
            </w:r>
          </w:p>
        </w:tc>
        <w:tc>
          <w:tcPr>
            <w:tcW w:w="676" w:type="pct"/>
          </w:tcPr>
          <w:p w14:paraId="1B59245C"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45D4AE58" w14:textId="77777777" w:rsidR="00384004" w:rsidRDefault="00384004" w:rsidP="00B91F82">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0B314668" w14:textId="77777777" w:rsidR="00384004" w:rsidRDefault="00384004" w:rsidP="00B91F82">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7C66AE7D"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0A40DFC8" w14:textId="77777777" w:rsidR="00384004" w:rsidRPr="009D6373" w:rsidRDefault="00384004" w:rsidP="00B91F82">
            <w:pPr>
              <w:pStyle w:val="sectbi2"/>
              <w:spacing w:before="0" w:beforeAutospacing="0" w:after="0" w:afterAutospacing="0"/>
              <w:ind w:left="763" w:hanging="270"/>
              <w:textAlignment w:val="baseline"/>
              <w:rPr>
                <w:color w:val="444444"/>
              </w:rPr>
            </w:pPr>
            <w:r w:rsidRPr="009D6373">
              <w:rPr>
                <w:color w:val="444444"/>
              </w:rPr>
              <w:t>b. Safety Data Sheet (SDS)</w:t>
            </w:r>
          </w:p>
          <w:p w14:paraId="75D5C48F" w14:textId="77777777" w:rsidR="00384004" w:rsidRDefault="00384004" w:rsidP="00B91F82">
            <w:pPr>
              <w:pStyle w:val="sectbi2"/>
              <w:spacing w:before="0" w:beforeAutospacing="0" w:after="0" w:afterAutospacing="0"/>
              <w:ind w:left="763" w:hanging="270"/>
              <w:textAlignment w:val="baseline"/>
              <w:rPr>
                <w:color w:val="444444"/>
              </w:rPr>
            </w:pPr>
            <w:r w:rsidRPr="009D6373">
              <w:rPr>
                <w:color w:val="444444"/>
              </w:rPr>
              <w:t>c. Chemical usage and safety</w:t>
            </w:r>
          </w:p>
          <w:p w14:paraId="073BE224" w14:textId="77777777" w:rsidR="00384004" w:rsidRPr="009D6373" w:rsidRDefault="00384004" w:rsidP="00B91F82">
            <w:pPr>
              <w:pStyle w:val="sectbi2"/>
              <w:spacing w:before="0" w:beforeAutospacing="0" w:after="0" w:afterAutospacing="0"/>
              <w:ind w:left="763" w:hanging="270"/>
              <w:textAlignment w:val="baseline"/>
              <w:rPr>
                <w:color w:val="444444"/>
              </w:rPr>
            </w:pPr>
          </w:p>
          <w:p w14:paraId="534069D2" w14:textId="24E2980A" w:rsidR="00384004" w:rsidRPr="00B91F82" w:rsidRDefault="00384004">
            <w:pPr>
              <w:pStyle w:val="ListParagraph"/>
              <w:numPr>
                <w:ilvl w:val="0"/>
                <w:numId w:val="87"/>
              </w:numPr>
              <w:rPr>
                <w:rFonts w:ascii="Times New Roman" w:eastAsia="Times New Roman" w:hAnsi="Times New Roman" w:cs="Times New Roman"/>
                <w:sz w:val="24"/>
                <w:szCs w:val="24"/>
              </w:rPr>
            </w:pPr>
            <w:r w:rsidRPr="00B91F82">
              <w:rPr>
                <w:rFonts w:ascii="Times New Roman" w:eastAsia="Times New Roman" w:hAnsi="Times New Roman" w:cs="Times New Roman"/>
                <w:sz w:val="24"/>
                <w:szCs w:val="24"/>
              </w:rPr>
              <w:t>Exam Domain I.A</w:t>
            </w:r>
          </w:p>
        </w:tc>
        <w:tc>
          <w:tcPr>
            <w:tcW w:w="675" w:type="pct"/>
          </w:tcPr>
          <w:p w14:paraId="3E854A4A" w14:textId="6731EA6F" w:rsidR="00384004" w:rsidRDefault="00384004" w:rsidP="00B91F82">
            <w:pPr>
              <w:ind w:left="223"/>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Occupational Health and Safety Scrapbook</w:t>
            </w:r>
          </w:p>
        </w:tc>
      </w:tr>
      <w:tr w:rsidR="00384004" w:rsidRPr="009C4A1C" w14:paraId="67C85AD0" w14:textId="1A7FCE61" w:rsidTr="00384004">
        <w:tc>
          <w:tcPr>
            <w:tcW w:w="167" w:type="pct"/>
          </w:tcPr>
          <w:p w14:paraId="51836150" w14:textId="2948DCFC"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785" w:type="pct"/>
            <w:tcMar>
              <w:top w:w="43" w:type="dxa"/>
              <w:left w:w="115" w:type="dxa"/>
              <w:bottom w:w="43" w:type="dxa"/>
              <w:right w:w="115" w:type="dxa"/>
            </w:tcMar>
          </w:tcPr>
          <w:p w14:paraId="6B526EC9"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safety practices when working with chemicals. </w:t>
            </w:r>
          </w:p>
          <w:p w14:paraId="38392031"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5470FA8C" w14:textId="77777777" w:rsidR="00384004" w:rsidRPr="00A141CB" w:rsidRDefault="00384004" w:rsidP="00076F1A">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w:t>
            </w:r>
          </w:p>
          <w:p w14:paraId="0D48AB7F" w14:textId="77777777" w:rsidR="00384004" w:rsidRPr="00A141CB" w:rsidRDefault="00384004" w:rsidP="00076F1A">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washing and sanitizing hands before and after every service</w:t>
            </w:r>
          </w:p>
          <w:p w14:paraId="37E7EA6C" w14:textId="77777777" w:rsidR="00384004" w:rsidRPr="00A141CB" w:rsidRDefault="00384004" w:rsidP="00076F1A">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reading and following manufacturer directions for products being used</w:t>
            </w:r>
          </w:p>
          <w:p w14:paraId="57190F6B" w14:textId="77777777" w:rsidR="00384004" w:rsidRPr="00A141CB" w:rsidRDefault="00384004" w:rsidP="00076F1A">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wearing protective gloves when necessary</w:t>
            </w:r>
          </w:p>
          <w:p w14:paraId="77716212" w14:textId="77777777" w:rsidR="00384004" w:rsidRPr="00A141CB" w:rsidRDefault="00384004" w:rsidP="00076F1A">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removing products completely from skin of employee and client</w:t>
            </w:r>
          </w:p>
          <w:p w14:paraId="53CC4373" w14:textId="77777777" w:rsidR="00384004" w:rsidRPr="00A141CB" w:rsidRDefault="00384004" w:rsidP="00076F1A">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securing chemicals when not in use</w:t>
            </w:r>
            <w:r w:rsidRPr="00A141CB">
              <w:rPr>
                <w:rFonts w:ascii="Times New Roman" w:eastAsia="Times New Roman" w:hAnsi="Times New Roman" w:cs="Times New Roman"/>
                <w:sz w:val="24"/>
                <w:szCs w:val="24"/>
              </w:rPr>
              <w:t>.</w:t>
            </w:r>
          </w:p>
          <w:p w14:paraId="0294C162"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5E4476CE"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38EA97C" w14:textId="77777777" w:rsidR="00384004" w:rsidRPr="00A141CB" w:rsidRDefault="00384004" w:rsidP="00076F1A">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is it necessary to examine the client's skin, hands, and feet for abrasions, disorders, and diseases?</w:t>
            </w:r>
          </w:p>
          <w:p w14:paraId="1308BC10" w14:textId="77777777" w:rsidR="00384004" w:rsidRDefault="00384004" w:rsidP="00076F1A">
            <w:pPr>
              <w:numPr>
                <w:ilvl w:val="0"/>
                <w:numId w:val="12"/>
              </w:numPr>
              <w:spacing w:before="100" w:beforeAutospacing="1" w:after="100" w:afterAutospacing="1"/>
              <w:rPr>
                <w:rFonts w:ascii="Times New Roman" w:eastAsia="Times New Roman" w:hAnsi="Times New Roman" w:cs="Times New Roman"/>
                <w:sz w:val="24"/>
                <w:szCs w:val="24"/>
              </w:rPr>
            </w:pPr>
            <w:r w:rsidRPr="00731CC1">
              <w:rPr>
                <w:rFonts w:ascii="Times New Roman" w:eastAsia="Times New Roman" w:hAnsi="Times New Roman" w:cs="Times New Roman"/>
                <w:sz w:val="24"/>
                <w:szCs w:val="24"/>
              </w:rPr>
              <w:t>What should be done if the client has skin damage?</w:t>
            </w:r>
          </w:p>
          <w:p w14:paraId="51236643" w14:textId="77777777" w:rsidR="00384004" w:rsidRPr="00731CC1" w:rsidRDefault="00384004" w:rsidP="00076F1A">
            <w:pPr>
              <w:numPr>
                <w:ilvl w:val="0"/>
                <w:numId w:val="12"/>
              </w:numPr>
              <w:spacing w:before="100" w:beforeAutospacing="1" w:after="100" w:afterAutospacing="1"/>
              <w:rPr>
                <w:rFonts w:ascii="Times New Roman" w:eastAsia="Times New Roman" w:hAnsi="Times New Roman" w:cs="Times New Roman"/>
                <w:sz w:val="24"/>
                <w:szCs w:val="24"/>
              </w:rPr>
            </w:pPr>
            <w:r w:rsidRPr="00731CC1">
              <w:rPr>
                <w:rFonts w:ascii="Times New Roman" w:eastAsia="Times New Roman" w:hAnsi="Times New Roman" w:cs="Times New Roman"/>
                <w:sz w:val="24"/>
                <w:szCs w:val="24"/>
              </w:rPr>
              <w:t>Why is it necessary to read and follow manufacturer directions for chemicals?</w:t>
            </w:r>
          </w:p>
          <w:p w14:paraId="5616F7DF" w14:textId="77777777" w:rsidR="00384004" w:rsidRPr="00A141CB" w:rsidRDefault="00384004" w:rsidP="00076F1A">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When should gloves be worn?</w:t>
            </w:r>
          </w:p>
          <w:p w14:paraId="4A30168E" w14:textId="77777777" w:rsidR="00384004" w:rsidRDefault="00384004" w:rsidP="00076F1A">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What can happen if the treatment product is not </w:t>
            </w:r>
            <w:r>
              <w:rPr>
                <w:rFonts w:ascii="Times New Roman" w:eastAsia="Times New Roman" w:hAnsi="Times New Roman" w:cs="Times New Roman"/>
                <w:sz w:val="24"/>
                <w:szCs w:val="24"/>
              </w:rPr>
              <w:t xml:space="preserve">completely </w:t>
            </w:r>
            <w:r w:rsidRPr="00A141CB">
              <w:rPr>
                <w:rFonts w:ascii="Times New Roman" w:eastAsia="Times New Roman" w:hAnsi="Times New Roman" w:cs="Times New Roman"/>
                <w:sz w:val="24"/>
                <w:szCs w:val="24"/>
              </w:rPr>
              <w:t>removed from</w:t>
            </w:r>
            <w:r>
              <w:rPr>
                <w:rFonts w:ascii="Times New Roman" w:eastAsia="Times New Roman" w:hAnsi="Times New Roman" w:cs="Times New Roman"/>
                <w:sz w:val="24"/>
                <w:szCs w:val="24"/>
              </w:rPr>
              <w:t xml:space="preserve"> one’s</w:t>
            </w:r>
            <w:r w:rsidRPr="00A141CB">
              <w:rPr>
                <w:rFonts w:ascii="Times New Roman" w:eastAsia="Times New Roman" w:hAnsi="Times New Roman" w:cs="Times New Roman"/>
                <w:sz w:val="24"/>
                <w:szCs w:val="24"/>
              </w:rPr>
              <w:t xml:space="preserve"> skin?</w:t>
            </w:r>
          </w:p>
          <w:p w14:paraId="31DE18AF" w14:textId="77777777" w:rsidR="00384004" w:rsidRPr="00A141CB" w:rsidRDefault="00384004" w:rsidP="00076F1A">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When is it necessary to apply moisturizer </w:t>
            </w:r>
            <w:r>
              <w:rPr>
                <w:rFonts w:ascii="Times New Roman" w:eastAsia="Times New Roman" w:hAnsi="Times New Roman" w:cs="Times New Roman"/>
                <w:sz w:val="24"/>
                <w:szCs w:val="24"/>
              </w:rPr>
              <w:t>upon</w:t>
            </w:r>
            <w:r w:rsidRPr="00A141CB">
              <w:rPr>
                <w:rFonts w:ascii="Times New Roman" w:eastAsia="Times New Roman" w:hAnsi="Times New Roman" w:cs="Times New Roman"/>
                <w:sz w:val="24"/>
                <w:szCs w:val="24"/>
              </w:rPr>
              <w:t xml:space="preserve"> completion of a service?</w:t>
            </w:r>
          </w:p>
          <w:p w14:paraId="1FCB8E51"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3065B5E9" w14:textId="77777777" w:rsidR="00384004" w:rsidRDefault="00384004" w:rsidP="00076F1A">
            <w:pPr>
              <w:spacing w:before="100" w:beforeAutospacing="1" w:after="100" w:afterAutospacing="1"/>
              <w:ind w:left="30"/>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11.RI, 12.RI</w:t>
            </w:r>
          </w:p>
          <w:p w14:paraId="5F1F785E" w14:textId="4900784C" w:rsidR="00384004" w:rsidRPr="009C4A1C" w:rsidRDefault="00384004" w:rsidP="00076F1A">
            <w:pPr>
              <w:rPr>
                <w:rFonts w:ascii="Times New Roman" w:eastAsia="Times New Roman" w:hAnsi="Times New Roman" w:cs="Times New Roman"/>
                <w:sz w:val="24"/>
                <w:szCs w:val="24"/>
              </w:rPr>
            </w:pPr>
            <w:r w:rsidRPr="00E67E9E">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E67E9E">
              <w:rPr>
                <w:rFonts w:ascii="Times New Roman" w:eastAsia="Times New Roman" w:hAnsi="Times New Roman" w:cs="Times New Roman"/>
                <w:sz w:val="24"/>
                <w:szCs w:val="24"/>
              </w:rPr>
              <w:t>WHII.7, VUS.10</w:t>
            </w:r>
          </w:p>
        </w:tc>
        <w:tc>
          <w:tcPr>
            <w:tcW w:w="676" w:type="pct"/>
          </w:tcPr>
          <w:p w14:paraId="3213CE7B" w14:textId="77777777" w:rsidR="00384004" w:rsidRDefault="00384004" w:rsidP="00076F1A">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Laws and </w:t>
            </w:r>
          </w:p>
          <w:p w14:paraId="3CE51A7A" w14:textId="77777777" w:rsidR="00384004" w:rsidRDefault="00384004" w:rsidP="00076F1A">
            <w:p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Regulations</w:t>
            </w:r>
          </w:p>
          <w:p w14:paraId="3C359356" w14:textId="77777777" w:rsidR="00384004" w:rsidRDefault="00384004" w:rsidP="00076F1A">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6E621BFD" w14:textId="77777777" w:rsidR="00384004" w:rsidRPr="009D6373" w:rsidRDefault="00384004" w:rsidP="00076F1A">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44D89945" w14:textId="77777777" w:rsidR="00384004" w:rsidRPr="009D6373" w:rsidRDefault="00384004" w:rsidP="00076F1A">
            <w:pPr>
              <w:pStyle w:val="sectbi2"/>
              <w:spacing w:before="0" w:beforeAutospacing="0" w:after="0" w:afterAutospacing="0"/>
              <w:ind w:left="763" w:hanging="270"/>
              <w:textAlignment w:val="baseline"/>
              <w:rPr>
                <w:color w:val="444444"/>
              </w:rPr>
            </w:pPr>
            <w:r w:rsidRPr="009D6373">
              <w:rPr>
                <w:color w:val="444444"/>
              </w:rPr>
              <w:t>b. Safety Data Sheet (SDS)</w:t>
            </w:r>
          </w:p>
          <w:p w14:paraId="447CB652" w14:textId="77777777" w:rsidR="00384004" w:rsidRPr="009D6373" w:rsidRDefault="00384004" w:rsidP="00076F1A">
            <w:pPr>
              <w:pStyle w:val="sectbi2"/>
              <w:spacing w:before="0" w:beforeAutospacing="0" w:after="0" w:afterAutospacing="0"/>
              <w:ind w:left="763" w:hanging="270"/>
              <w:textAlignment w:val="baseline"/>
              <w:rPr>
                <w:color w:val="444444"/>
              </w:rPr>
            </w:pPr>
            <w:r w:rsidRPr="009D6373">
              <w:rPr>
                <w:color w:val="444444"/>
              </w:rPr>
              <w:t>c. Chemical usage and safety</w:t>
            </w:r>
          </w:p>
          <w:p w14:paraId="7F6B41D9" w14:textId="77777777" w:rsidR="00384004" w:rsidRPr="000B2C5B" w:rsidRDefault="00384004">
            <w:pPr>
              <w:pStyle w:val="ListParagraph"/>
              <w:numPr>
                <w:ilvl w:val="0"/>
                <w:numId w:val="87"/>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and I.C</w:t>
            </w:r>
          </w:p>
          <w:p w14:paraId="55598ECE" w14:textId="77777777" w:rsidR="00384004" w:rsidRPr="009C4A1C" w:rsidRDefault="00384004" w:rsidP="00076F1A">
            <w:pPr>
              <w:rPr>
                <w:rFonts w:ascii="Times New Roman" w:eastAsia="Times New Roman" w:hAnsi="Times New Roman" w:cs="Times New Roman"/>
                <w:sz w:val="24"/>
                <w:szCs w:val="24"/>
              </w:rPr>
            </w:pPr>
          </w:p>
        </w:tc>
        <w:tc>
          <w:tcPr>
            <w:tcW w:w="675" w:type="pct"/>
          </w:tcPr>
          <w:p w14:paraId="27EF581A" w14:textId="77777777" w:rsidR="00384004" w:rsidRDefault="00384004" w:rsidP="00076F1A">
            <w:pPr>
              <w:ind w:left="223"/>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Occupational Health and Safety Scrapbook</w:t>
            </w:r>
          </w:p>
          <w:p w14:paraId="22ECC2E2" w14:textId="77777777" w:rsidR="00384004" w:rsidRDefault="00384004" w:rsidP="00076F1A">
            <w:pPr>
              <w:ind w:left="223"/>
              <w:rPr>
                <w:rFonts w:ascii="Times New Roman" w:eastAsia="Times New Roman" w:hAnsi="Times New Roman" w:cs="Times New Roman"/>
                <w:sz w:val="24"/>
                <w:szCs w:val="24"/>
              </w:rPr>
            </w:pPr>
          </w:p>
          <w:p w14:paraId="341D1C61" w14:textId="49797085" w:rsidR="00384004" w:rsidRDefault="00384004" w:rsidP="00076F1A">
            <w:pPr>
              <w:ind w:left="223"/>
              <w:rPr>
                <w:rFonts w:ascii="Times New Roman" w:eastAsia="Times New Roman" w:hAnsi="Times New Roman" w:cs="Times New Roman"/>
                <w:sz w:val="24"/>
                <w:szCs w:val="24"/>
              </w:rPr>
            </w:pPr>
            <w:r w:rsidRPr="00384004">
              <w:rPr>
                <w:rFonts w:ascii="Times New Roman" w:eastAsia="Times New Roman" w:hAnsi="Times New Roman" w:cs="Times New Roman"/>
                <w:sz w:val="24"/>
                <w:szCs w:val="24"/>
              </w:rPr>
              <w:t>Job Demo A</w:t>
            </w:r>
          </w:p>
        </w:tc>
      </w:tr>
      <w:tr w:rsidR="00384004" w:rsidRPr="009C4A1C" w14:paraId="666CAB2F" w14:textId="5BD69778" w:rsidTr="00384004">
        <w:tc>
          <w:tcPr>
            <w:tcW w:w="167" w:type="pct"/>
            <w:shd w:val="clear" w:color="auto" w:fill="D0CECE" w:themeFill="background2" w:themeFillShade="E6"/>
          </w:tcPr>
          <w:p w14:paraId="48D02DF2" w14:textId="77777777" w:rsidR="00384004" w:rsidRPr="009C4A1C" w:rsidRDefault="00384004" w:rsidP="00076F1A">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757F6C43" w14:textId="689B7250" w:rsidR="00384004" w:rsidRPr="009C4A1C"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b/>
                <w:bCs/>
                <w:sz w:val="24"/>
                <w:szCs w:val="24"/>
              </w:rPr>
              <w:t xml:space="preserve">Maintaining, Sanitizing, </w:t>
            </w:r>
            <w:r>
              <w:rPr>
                <w:rFonts w:ascii="Times New Roman" w:eastAsia="Times New Roman" w:hAnsi="Times New Roman" w:cs="Times New Roman"/>
                <w:b/>
                <w:bCs/>
                <w:sz w:val="24"/>
                <w:szCs w:val="24"/>
              </w:rPr>
              <w:t>Cleaning,</w:t>
            </w:r>
            <w:r w:rsidRPr="008E646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and </w:t>
            </w:r>
            <w:r w:rsidRPr="008E6467">
              <w:rPr>
                <w:rFonts w:ascii="Times New Roman" w:eastAsia="Times New Roman" w:hAnsi="Times New Roman" w:cs="Times New Roman"/>
                <w:b/>
                <w:bCs/>
                <w:sz w:val="24"/>
                <w:szCs w:val="24"/>
              </w:rPr>
              <w:t>Disinfecting Implements, Equipment, and Facilities</w:t>
            </w:r>
          </w:p>
        </w:tc>
        <w:tc>
          <w:tcPr>
            <w:tcW w:w="971" w:type="pct"/>
            <w:shd w:val="clear" w:color="auto" w:fill="D0CECE" w:themeFill="background2" w:themeFillShade="E6"/>
          </w:tcPr>
          <w:p w14:paraId="34692DE4" w14:textId="77777777" w:rsidR="00384004" w:rsidRPr="00076F1A" w:rsidRDefault="00384004" w:rsidP="00076F1A"/>
        </w:tc>
        <w:tc>
          <w:tcPr>
            <w:tcW w:w="938" w:type="pct"/>
            <w:shd w:val="clear" w:color="auto" w:fill="D0CECE" w:themeFill="background2" w:themeFillShade="E6"/>
            <w:vAlign w:val="center"/>
          </w:tcPr>
          <w:p w14:paraId="42125EDE" w14:textId="77777777" w:rsidR="00384004" w:rsidRPr="00B91F82" w:rsidRDefault="00384004" w:rsidP="00076F1A">
            <w:pPr>
              <w:rPr>
                <w:rFonts w:ascii="Times New Roman" w:eastAsia="Times New Roman" w:hAnsi="Times New Roman" w:cs="Times New Roman"/>
                <w:sz w:val="24"/>
                <w:szCs w:val="24"/>
              </w:rPr>
            </w:pPr>
          </w:p>
        </w:tc>
        <w:tc>
          <w:tcPr>
            <w:tcW w:w="788" w:type="pct"/>
            <w:shd w:val="clear" w:color="auto" w:fill="D0CECE" w:themeFill="background2" w:themeFillShade="E6"/>
          </w:tcPr>
          <w:p w14:paraId="55CE38B9" w14:textId="77777777" w:rsidR="00384004" w:rsidRPr="009C4A1C" w:rsidRDefault="00384004" w:rsidP="00076F1A">
            <w:pPr>
              <w:rPr>
                <w:rFonts w:ascii="Times New Roman" w:eastAsia="Times New Roman" w:hAnsi="Times New Roman" w:cs="Times New Roman"/>
                <w:sz w:val="24"/>
                <w:szCs w:val="24"/>
              </w:rPr>
            </w:pPr>
          </w:p>
        </w:tc>
        <w:tc>
          <w:tcPr>
            <w:tcW w:w="676" w:type="pct"/>
            <w:shd w:val="clear" w:color="auto" w:fill="D0CECE" w:themeFill="background2" w:themeFillShade="E6"/>
          </w:tcPr>
          <w:p w14:paraId="6362F562" w14:textId="77777777" w:rsidR="00384004" w:rsidRPr="009C4A1C" w:rsidRDefault="00384004" w:rsidP="00076F1A">
            <w:pPr>
              <w:rPr>
                <w:rFonts w:ascii="Times New Roman" w:eastAsia="Times New Roman" w:hAnsi="Times New Roman" w:cs="Times New Roman"/>
                <w:sz w:val="24"/>
                <w:szCs w:val="24"/>
              </w:rPr>
            </w:pPr>
          </w:p>
        </w:tc>
        <w:tc>
          <w:tcPr>
            <w:tcW w:w="675" w:type="pct"/>
            <w:shd w:val="clear" w:color="auto" w:fill="D0CECE" w:themeFill="background2" w:themeFillShade="E6"/>
          </w:tcPr>
          <w:p w14:paraId="527DB574" w14:textId="77777777" w:rsidR="00384004" w:rsidRPr="009C4A1C" w:rsidRDefault="00384004" w:rsidP="00076F1A">
            <w:pPr>
              <w:rPr>
                <w:rFonts w:ascii="Times New Roman" w:eastAsia="Times New Roman" w:hAnsi="Times New Roman" w:cs="Times New Roman"/>
                <w:sz w:val="24"/>
                <w:szCs w:val="24"/>
              </w:rPr>
            </w:pPr>
          </w:p>
        </w:tc>
      </w:tr>
      <w:tr w:rsidR="00384004" w:rsidRPr="009C4A1C" w14:paraId="0F04CED0" w14:textId="3BA6FB55" w:rsidTr="00384004">
        <w:tc>
          <w:tcPr>
            <w:tcW w:w="167" w:type="pct"/>
            <w:shd w:val="clear" w:color="auto" w:fill="FFFFFF" w:themeFill="background1"/>
          </w:tcPr>
          <w:p w14:paraId="4B3CD10D" w14:textId="3BD195C5"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85" w:type="pct"/>
            <w:shd w:val="clear" w:color="auto" w:fill="FFFFFF" w:themeFill="background1"/>
            <w:tcMar>
              <w:top w:w="43" w:type="dxa"/>
              <w:left w:w="115" w:type="dxa"/>
              <w:bottom w:w="43" w:type="dxa"/>
              <w:right w:w="115" w:type="dxa"/>
            </w:tcMar>
          </w:tcPr>
          <w:p w14:paraId="772CAA46" w14:textId="726B7EE7"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Clean combs, </w:t>
            </w:r>
            <w:r w:rsidRPr="008E6467">
              <w:rPr>
                <w:rFonts w:ascii="Times New Roman" w:eastAsia="Times New Roman" w:hAnsi="Times New Roman" w:cs="Times New Roman"/>
                <w:sz w:val="24"/>
                <w:szCs w:val="24"/>
              </w:rPr>
              <w:t>brushes, shears, and other implements.</w:t>
            </w:r>
          </w:p>
        </w:tc>
        <w:tc>
          <w:tcPr>
            <w:tcW w:w="971" w:type="pct"/>
          </w:tcPr>
          <w:p w14:paraId="20F06A0B" w14:textId="77777777" w:rsidR="00384004" w:rsidRPr="00101972" w:rsidRDefault="00384004" w:rsidP="00076F1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Clean</w:t>
            </w:r>
            <w:r w:rsidRPr="00101972">
              <w:rPr>
                <w:rFonts w:ascii="Times New Roman" w:eastAsia="Times New Roman" w:hAnsi="Times New Roman" w:cs="Times New Roman"/>
                <w:sz w:val="24"/>
                <w:szCs w:val="24"/>
              </w:rPr>
              <w:t>ing should include</w:t>
            </w:r>
          </w:p>
          <w:p w14:paraId="4220E0DE" w14:textId="77777777" w:rsidR="00384004" w:rsidRDefault="00384004" w:rsidP="00076F1A">
            <w:pPr>
              <w:numPr>
                <w:ilvl w:val="0"/>
                <w:numId w:val="13"/>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hair from combs, brushes, and other implements</w:t>
            </w:r>
          </w:p>
          <w:p w14:paraId="025F7952" w14:textId="77777777" w:rsidR="00384004" w:rsidRPr="00512DBD" w:rsidRDefault="00384004" w:rsidP="00076F1A">
            <w:pPr>
              <w:numPr>
                <w:ilvl w:val="0"/>
                <w:numId w:val="13"/>
              </w:numPr>
              <w:spacing w:before="100" w:beforeAutospacing="1" w:after="100" w:afterAutospacing="1"/>
              <w:rPr>
                <w:rFonts w:ascii="Times New Roman" w:eastAsia="Times New Roman" w:hAnsi="Times New Roman" w:cs="Times New Roman"/>
                <w:sz w:val="24"/>
                <w:szCs w:val="24"/>
              </w:rPr>
            </w:pPr>
            <w:r w:rsidRPr="00512DBD">
              <w:rPr>
                <w:rFonts w:ascii="Times New Roman" w:eastAsia="Times New Roman" w:hAnsi="Times New Roman" w:cs="Times New Roman"/>
                <w:sz w:val="24"/>
                <w:szCs w:val="24"/>
              </w:rPr>
              <w:t>cleaning appropriate implements with soap and water.</w:t>
            </w:r>
          </w:p>
          <w:p w14:paraId="078D355F"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23BDFC02"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A799B91" w14:textId="77777777" w:rsidR="00384004" w:rsidRPr="00101972" w:rsidRDefault="00384004" w:rsidP="00076F1A">
            <w:pPr>
              <w:numPr>
                <w:ilvl w:val="0"/>
                <w:numId w:val="14"/>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keeping implements clean</w:t>
            </w:r>
            <w:r w:rsidRPr="00101972">
              <w:rPr>
                <w:rFonts w:ascii="Times New Roman" w:eastAsia="Times New Roman" w:hAnsi="Times New Roman" w:cs="Times New Roman"/>
                <w:sz w:val="24"/>
                <w:szCs w:val="24"/>
              </w:rPr>
              <w:t>?</w:t>
            </w:r>
          </w:p>
          <w:p w14:paraId="585D6B82" w14:textId="77777777" w:rsidR="00384004" w:rsidRDefault="00384004" w:rsidP="00076F1A">
            <w:pPr>
              <w:numPr>
                <w:ilvl w:val="0"/>
                <w:numId w:val="14"/>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cleaned implements?</w:t>
            </w:r>
          </w:p>
          <w:p w14:paraId="4F452D64" w14:textId="39C1BC31" w:rsidR="00384004" w:rsidRPr="00B91F82" w:rsidRDefault="00384004" w:rsidP="00076F1A">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should one </w:t>
            </w:r>
            <w:r w:rsidRPr="00101972">
              <w:rPr>
                <w:rFonts w:ascii="Times New Roman" w:eastAsia="Times New Roman" w:hAnsi="Times New Roman" w:cs="Times New Roman"/>
                <w:sz w:val="24"/>
                <w:szCs w:val="24"/>
              </w:rPr>
              <w:t>store cleaned implements</w:t>
            </w:r>
            <w:r>
              <w:rPr>
                <w:rFonts w:ascii="Times New Roman" w:eastAsia="Times New Roman" w:hAnsi="Times New Roman" w:cs="Times New Roman"/>
                <w:sz w:val="24"/>
                <w:szCs w:val="24"/>
              </w:rPr>
              <w:t>?</w:t>
            </w:r>
          </w:p>
        </w:tc>
        <w:tc>
          <w:tcPr>
            <w:tcW w:w="788" w:type="pct"/>
          </w:tcPr>
          <w:p w14:paraId="2BEB31CB"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217ECE9E" w14:textId="77777777" w:rsidR="00384004" w:rsidRDefault="00384004" w:rsidP="00076F1A">
            <w:pPr>
              <w:pStyle w:val="sectbi"/>
              <w:spacing w:before="0" w:beforeAutospacing="0" w:after="0" w:afterAutospacing="0"/>
              <w:ind w:left="560" w:hanging="320"/>
              <w:textAlignment w:val="baseline"/>
              <w:rPr>
                <w:color w:val="444444"/>
              </w:rPr>
            </w:pPr>
            <w:r w:rsidRPr="009D6373">
              <w:rPr>
                <w:color w:val="444444"/>
              </w:rPr>
              <w:t>2. Laws and</w:t>
            </w:r>
            <w:r>
              <w:rPr>
                <w:color w:val="444444"/>
              </w:rPr>
              <w:t xml:space="preserve"> </w:t>
            </w:r>
            <w:r w:rsidRPr="009D6373">
              <w:rPr>
                <w:color w:val="444444"/>
              </w:rPr>
              <w:t xml:space="preserve">regulations </w:t>
            </w:r>
          </w:p>
          <w:p w14:paraId="18C9560C" w14:textId="77777777" w:rsidR="00384004" w:rsidRPr="009D6373" w:rsidRDefault="00384004" w:rsidP="00076F1A">
            <w:pPr>
              <w:pStyle w:val="sectbi"/>
              <w:spacing w:before="0" w:beforeAutospacing="0" w:after="0" w:afterAutospacing="0"/>
              <w:ind w:left="240"/>
              <w:textAlignment w:val="baseline"/>
              <w:rPr>
                <w:color w:val="444444"/>
              </w:rPr>
            </w:pPr>
            <w:r w:rsidRPr="009D6373">
              <w:rPr>
                <w:color w:val="444444"/>
              </w:rPr>
              <w:t>3. General sciences</w:t>
            </w:r>
          </w:p>
          <w:p w14:paraId="7EF6CB3E" w14:textId="77777777" w:rsidR="00384004" w:rsidRDefault="00384004" w:rsidP="00076F1A">
            <w:pPr>
              <w:pStyle w:val="sectbi2"/>
              <w:ind w:left="650" w:hanging="180"/>
              <w:textAlignment w:val="baseline"/>
              <w:rPr>
                <w:color w:val="444444"/>
              </w:rPr>
            </w:pPr>
            <w:r w:rsidRPr="009D6373">
              <w:rPr>
                <w:color w:val="444444"/>
              </w:rPr>
              <w:t>a. Principles and practices of infection control</w:t>
            </w:r>
          </w:p>
          <w:p w14:paraId="78E1F1C3" w14:textId="5CE01543" w:rsidR="00384004" w:rsidRPr="00076F1A" w:rsidRDefault="00384004">
            <w:pPr>
              <w:pStyle w:val="ListParagraph"/>
              <w:numPr>
                <w:ilvl w:val="0"/>
                <w:numId w:val="8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I.C, and II.B</w:t>
            </w:r>
          </w:p>
        </w:tc>
        <w:tc>
          <w:tcPr>
            <w:tcW w:w="675" w:type="pct"/>
          </w:tcPr>
          <w:p w14:paraId="1004BDB4" w14:textId="0B127644" w:rsidR="00384004" w:rsidRPr="009D6373" w:rsidRDefault="00384004" w:rsidP="00384004">
            <w:pPr>
              <w:pStyle w:val="sectbi"/>
              <w:spacing w:before="0" w:beforeAutospacing="0" w:after="0" w:afterAutospacing="0"/>
              <w:ind w:left="252" w:hanging="12"/>
              <w:textAlignment w:val="baseline"/>
              <w:rPr>
                <w:color w:val="444444"/>
              </w:rPr>
            </w:pPr>
            <w:r w:rsidRPr="00384004">
              <w:rPr>
                <w:color w:val="444444"/>
              </w:rPr>
              <w:t>Occupational Health and Safety Scrapbook</w:t>
            </w:r>
          </w:p>
        </w:tc>
      </w:tr>
      <w:tr w:rsidR="00384004" w:rsidRPr="009C4A1C" w14:paraId="19182868" w14:textId="20EE635B" w:rsidTr="00384004">
        <w:tc>
          <w:tcPr>
            <w:tcW w:w="167" w:type="pct"/>
            <w:shd w:val="clear" w:color="auto" w:fill="FFFFFF" w:themeFill="background1"/>
          </w:tcPr>
          <w:p w14:paraId="2B7F8612" w14:textId="09987CC4"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85" w:type="pct"/>
            <w:shd w:val="clear" w:color="auto" w:fill="FFFFFF" w:themeFill="background1"/>
            <w:tcMar>
              <w:top w:w="43" w:type="dxa"/>
              <w:left w:w="115" w:type="dxa"/>
              <w:bottom w:w="43" w:type="dxa"/>
              <w:right w:w="115" w:type="dxa"/>
            </w:tcMar>
          </w:tcPr>
          <w:p w14:paraId="39F71AA2"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combs, brushes, shears, and other implements. </w:t>
            </w:r>
          </w:p>
          <w:p w14:paraId="56473B80"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57C591DE" w14:textId="77777777" w:rsidR="00384004" w:rsidRPr="00101972" w:rsidRDefault="00384004" w:rsidP="00076F1A">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w:t>
            </w:r>
            <w:r>
              <w:rPr>
                <w:rFonts w:ascii="Times New Roman" w:eastAsia="Times New Roman" w:hAnsi="Times New Roman" w:cs="Times New Roman"/>
                <w:sz w:val="24"/>
                <w:szCs w:val="24"/>
              </w:rPr>
              <w:t xml:space="preserve"> </w:t>
            </w:r>
            <w:r w:rsidRPr="00101972">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appropriate </w:t>
            </w:r>
            <w:r w:rsidRPr="00101972">
              <w:rPr>
                <w:rFonts w:ascii="Times New Roman" w:eastAsia="Times New Roman" w:hAnsi="Times New Roman" w:cs="Times New Roman"/>
                <w:sz w:val="24"/>
                <w:szCs w:val="24"/>
              </w:rPr>
              <w:t>disinfectant.</w:t>
            </w:r>
          </w:p>
          <w:p w14:paraId="05C28AF9"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5179C365"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749DA0D" w14:textId="77777777" w:rsidR="00384004" w:rsidRDefault="00384004" w:rsidP="00076F1A">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What consequences may arise from the use of improperly disinfected implements?</w:t>
            </w:r>
          </w:p>
          <w:p w14:paraId="773EEED3" w14:textId="77777777" w:rsidR="00384004" w:rsidRDefault="00384004" w:rsidP="00076F1A">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C5405D">
              <w:rPr>
                <w:rFonts w:ascii="Times New Roman" w:eastAsia="Times New Roman" w:hAnsi="Times New Roman" w:cs="Times New Roman"/>
                <w:sz w:val="24"/>
                <w:szCs w:val="24"/>
              </w:rPr>
              <w:t>How should one store disinfected implements?</w:t>
            </w:r>
          </w:p>
          <w:p w14:paraId="135A3466"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0698DA8A"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445D0725" w14:textId="77777777" w:rsidR="00384004" w:rsidRDefault="00384004" w:rsidP="00076F1A">
            <w:pPr>
              <w:pStyle w:val="sectbi"/>
              <w:spacing w:before="0" w:beforeAutospacing="0" w:after="0" w:afterAutospacing="0"/>
              <w:ind w:left="470" w:hanging="270"/>
              <w:textAlignment w:val="baseline"/>
              <w:rPr>
                <w:color w:val="444444"/>
              </w:rPr>
            </w:pPr>
            <w:r w:rsidRPr="009D6373">
              <w:rPr>
                <w:color w:val="444444"/>
              </w:rPr>
              <w:t>2. Laws and regulations</w:t>
            </w:r>
          </w:p>
          <w:p w14:paraId="3FE7DEE6" w14:textId="77777777" w:rsidR="00384004" w:rsidRPr="009D6373" w:rsidRDefault="00384004" w:rsidP="00076F1A">
            <w:pPr>
              <w:pStyle w:val="sectbi"/>
              <w:spacing w:before="0" w:beforeAutospacing="0" w:after="0" w:afterAutospacing="0"/>
              <w:ind w:left="470" w:hanging="274"/>
              <w:textAlignment w:val="baseline"/>
              <w:rPr>
                <w:color w:val="444444"/>
              </w:rPr>
            </w:pPr>
            <w:r w:rsidRPr="009D6373">
              <w:rPr>
                <w:color w:val="444444"/>
              </w:rPr>
              <w:t>3. General sciences</w:t>
            </w:r>
          </w:p>
          <w:p w14:paraId="3D5EE9D5" w14:textId="77777777" w:rsidR="00384004" w:rsidRDefault="00384004" w:rsidP="00076F1A">
            <w:pPr>
              <w:pStyle w:val="sectbi2"/>
              <w:spacing w:before="0" w:beforeAutospacing="0" w:after="0" w:afterAutospacing="0"/>
              <w:ind w:left="740" w:hanging="274"/>
              <w:textAlignment w:val="baseline"/>
              <w:rPr>
                <w:color w:val="444444"/>
              </w:rPr>
            </w:pPr>
            <w:r w:rsidRPr="009D6373">
              <w:rPr>
                <w:color w:val="444444"/>
              </w:rPr>
              <w:t>a. Principles and practices of infection control</w:t>
            </w:r>
          </w:p>
          <w:p w14:paraId="7D3D66C5" w14:textId="77777777" w:rsidR="00384004" w:rsidRPr="009D6373" w:rsidRDefault="00384004" w:rsidP="00076F1A">
            <w:pPr>
              <w:pStyle w:val="sectbi2"/>
              <w:spacing w:before="0" w:beforeAutospacing="0" w:after="0" w:afterAutospacing="0"/>
              <w:ind w:left="740" w:hanging="274"/>
              <w:textAlignment w:val="baseline"/>
              <w:rPr>
                <w:color w:val="444444"/>
              </w:rPr>
            </w:pPr>
            <w:r w:rsidRPr="009D6373">
              <w:rPr>
                <w:color w:val="444444"/>
              </w:rPr>
              <w:t>b. Safety Data Sheet (SDS)</w:t>
            </w:r>
          </w:p>
          <w:p w14:paraId="379C7DF7" w14:textId="77777777" w:rsidR="00384004" w:rsidRDefault="00384004" w:rsidP="00076F1A">
            <w:pPr>
              <w:pStyle w:val="sectbi2"/>
              <w:spacing w:before="0" w:beforeAutospacing="0" w:after="0" w:afterAutospacing="0"/>
              <w:ind w:left="740" w:hanging="274"/>
              <w:textAlignment w:val="baseline"/>
              <w:rPr>
                <w:color w:val="444444"/>
              </w:rPr>
            </w:pPr>
            <w:r w:rsidRPr="009D6373">
              <w:rPr>
                <w:color w:val="444444"/>
              </w:rPr>
              <w:t>c. Chemical usage and safety.</w:t>
            </w:r>
          </w:p>
          <w:p w14:paraId="7139D94D" w14:textId="77777777" w:rsidR="00384004" w:rsidRDefault="00384004" w:rsidP="00076F1A">
            <w:pPr>
              <w:pStyle w:val="sectbi2"/>
              <w:spacing w:before="0" w:beforeAutospacing="0" w:after="0" w:afterAutospacing="0"/>
              <w:ind w:left="740" w:hanging="274"/>
              <w:textAlignment w:val="baseline"/>
              <w:rPr>
                <w:color w:val="444444"/>
              </w:rPr>
            </w:pPr>
          </w:p>
          <w:p w14:paraId="31049D6D" w14:textId="099943E0" w:rsidR="00384004" w:rsidRPr="00076F1A" w:rsidRDefault="00384004">
            <w:pPr>
              <w:pStyle w:val="ListParagraph"/>
              <w:numPr>
                <w:ilvl w:val="0"/>
                <w:numId w:val="8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I.C, and II.B</w:t>
            </w:r>
          </w:p>
        </w:tc>
        <w:tc>
          <w:tcPr>
            <w:tcW w:w="675" w:type="pct"/>
          </w:tcPr>
          <w:p w14:paraId="7466600A" w14:textId="56A9CFAC" w:rsidR="00384004" w:rsidRPr="009D6373" w:rsidRDefault="00384004" w:rsidP="00076F1A">
            <w:pPr>
              <w:pStyle w:val="sectbi"/>
              <w:spacing w:before="0" w:beforeAutospacing="0" w:after="0" w:afterAutospacing="0"/>
              <w:ind w:left="470" w:hanging="270"/>
              <w:textAlignment w:val="baseline"/>
              <w:rPr>
                <w:color w:val="444444"/>
              </w:rPr>
            </w:pPr>
            <w:r w:rsidRPr="00384004">
              <w:rPr>
                <w:color w:val="444444"/>
              </w:rPr>
              <w:t>Job Demo A</w:t>
            </w:r>
          </w:p>
        </w:tc>
      </w:tr>
      <w:tr w:rsidR="00384004" w:rsidRPr="009C4A1C" w14:paraId="67B0BAE5" w14:textId="167F5280" w:rsidTr="00384004">
        <w:tc>
          <w:tcPr>
            <w:tcW w:w="167" w:type="pct"/>
            <w:shd w:val="clear" w:color="auto" w:fill="FFFFFF" w:themeFill="background1"/>
          </w:tcPr>
          <w:p w14:paraId="5F52B23C" w14:textId="42EC9BDF"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85" w:type="pct"/>
            <w:shd w:val="clear" w:color="auto" w:fill="FFFFFF" w:themeFill="background1"/>
            <w:tcMar>
              <w:top w:w="43" w:type="dxa"/>
              <w:left w:w="115" w:type="dxa"/>
              <w:bottom w:w="43" w:type="dxa"/>
              <w:right w:w="115" w:type="dxa"/>
            </w:tcMar>
          </w:tcPr>
          <w:p w14:paraId="0A2488C4"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electrical equipment. </w:t>
            </w:r>
          </w:p>
          <w:p w14:paraId="028C7ECB"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369F7702" w14:textId="77777777" w:rsidR="00384004" w:rsidRPr="00101972" w:rsidRDefault="00384004" w:rsidP="00076F1A">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w:t>
            </w:r>
          </w:p>
          <w:p w14:paraId="1EA55D39" w14:textId="77777777" w:rsidR="00384004" w:rsidRPr="00101972" w:rsidRDefault="00384004" w:rsidP="00076F1A">
            <w:pPr>
              <w:numPr>
                <w:ilvl w:val="0"/>
                <w:numId w:val="15"/>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hair and product from electrical equipment</w:t>
            </w:r>
          </w:p>
          <w:p w14:paraId="48F610D9" w14:textId="77777777" w:rsidR="00384004" w:rsidRPr="00101972" w:rsidRDefault="00384004" w:rsidP="00076F1A">
            <w:pPr>
              <w:numPr>
                <w:ilvl w:val="0"/>
                <w:numId w:val="15"/>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using disinfectant.</w:t>
            </w:r>
          </w:p>
          <w:p w14:paraId="62E8E0CD"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22F13711"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ADA3FAD" w14:textId="77777777" w:rsidR="00384004" w:rsidRPr="00101972" w:rsidRDefault="00384004" w:rsidP="00076F1A">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keeping</w:t>
            </w:r>
            <w:r w:rsidRPr="00101972">
              <w:rPr>
                <w:rFonts w:ascii="Times New Roman" w:eastAsia="Times New Roman" w:hAnsi="Times New Roman" w:cs="Times New Roman"/>
                <w:sz w:val="24"/>
                <w:szCs w:val="24"/>
              </w:rPr>
              <w:t xml:space="preserve"> electrical equipment clean?</w:t>
            </w:r>
          </w:p>
          <w:p w14:paraId="41C981AD" w14:textId="77777777" w:rsidR="00384004" w:rsidRDefault="00384004" w:rsidP="00076F1A">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clean</w:t>
            </w:r>
            <w:r>
              <w:rPr>
                <w:rFonts w:ascii="Times New Roman" w:eastAsia="Times New Roman" w:hAnsi="Times New Roman" w:cs="Times New Roman"/>
                <w:sz w:val="24"/>
                <w:szCs w:val="24"/>
              </w:rPr>
              <w:t>ed</w:t>
            </w:r>
            <w:r w:rsidRPr="00101972">
              <w:rPr>
                <w:rFonts w:ascii="Times New Roman" w:eastAsia="Times New Roman" w:hAnsi="Times New Roman" w:cs="Times New Roman"/>
                <w:sz w:val="24"/>
                <w:szCs w:val="24"/>
              </w:rPr>
              <w:t xml:space="preserve"> equipment?</w:t>
            </w:r>
          </w:p>
          <w:p w14:paraId="6A809BAB" w14:textId="77777777" w:rsidR="00384004" w:rsidRPr="00101972" w:rsidRDefault="00384004" w:rsidP="00076F1A">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disinfecting electrical equipment</w:t>
            </w:r>
            <w:r>
              <w:rPr>
                <w:rFonts w:ascii="Times New Roman" w:eastAsia="Times New Roman" w:hAnsi="Times New Roman" w:cs="Times New Roman"/>
                <w:sz w:val="24"/>
                <w:szCs w:val="24"/>
              </w:rPr>
              <w:t>?</w:t>
            </w:r>
          </w:p>
          <w:p w14:paraId="1B04F504"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28384B15"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62E0D672" w14:textId="77777777" w:rsidR="00384004" w:rsidRPr="009D6373" w:rsidRDefault="00384004" w:rsidP="00076F1A">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668FBFC2" w14:textId="77777777" w:rsidR="00384004" w:rsidRPr="009D6373" w:rsidRDefault="00384004" w:rsidP="00076F1A">
            <w:pPr>
              <w:pStyle w:val="sectbi"/>
              <w:spacing w:before="0" w:beforeAutospacing="0" w:after="0" w:afterAutospacing="0"/>
              <w:ind w:left="470" w:hanging="274"/>
              <w:textAlignment w:val="baseline"/>
              <w:rPr>
                <w:color w:val="444444"/>
              </w:rPr>
            </w:pPr>
            <w:r w:rsidRPr="009D6373">
              <w:rPr>
                <w:color w:val="444444"/>
              </w:rPr>
              <w:t>3. General sciences</w:t>
            </w:r>
          </w:p>
          <w:p w14:paraId="33BC6858" w14:textId="77777777" w:rsidR="00384004" w:rsidRDefault="00384004" w:rsidP="00076F1A">
            <w:pPr>
              <w:pStyle w:val="sectbi2"/>
              <w:spacing w:before="0" w:beforeAutospacing="0" w:after="0" w:afterAutospacing="0"/>
              <w:ind w:left="740" w:hanging="274"/>
              <w:textAlignment w:val="baseline"/>
              <w:rPr>
                <w:color w:val="444444"/>
              </w:rPr>
            </w:pPr>
            <w:r w:rsidRPr="009D6373">
              <w:rPr>
                <w:color w:val="444444"/>
              </w:rPr>
              <w:t>a. Principles and practices of infection control</w:t>
            </w:r>
          </w:p>
          <w:p w14:paraId="5DFBBCE7" w14:textId="77777777" w:rsidR="00384004" w:rsidRPr="009D6373" w:rsidRDefault="00384004" w:rsidP="00076F1A">
            <w:pPr>
              <w:pStyle w:val="sectbi2"/>
              <w:spacing w:before="0" w:beforeAutospacing="0" w:after="0" w:afterAutospacing="0"/>
              <w:ind w:left="740" w:hanging="274"/>
              <w:textAlignment w:val="baseline"/>
              <w:rPr>
                <w:color w:val="444444"/>
              </w:rPr>
            </w:pPr>
            <w:r w:rsidRPr="009D6373">
              <w:rPr>
                <w:color w:val="444444"/>
              </w:rPr>
              <w:t>b. Safety Data Sheet (SDS)</w:t>
            </w:r>
          </w:p>
          <w:p w14:paraId="1D8AC7F5" w14:textId="77777777" w:rsidR="00384004" w:rsidRDefault="00384004" w:rsidP="00076F1A">
            <w:pPr>
              <w:pStyle w:val="sectbi2"/>
              <w:spacing w:before="0" w:beforeAutospacing="0" w:after="0" w:afterAutospacing="0"/>
              <w:ind w:left="740" w:hanging="274"/>
              <w:textAlignment w:val="baseline"/>
              <w:rPr>
                <w:color w:val="444444"/>
              </w:rPr>
            </w:pPr>
            <w:r w:rsidRPr="009D6373">
              <w:rPr>
                <w:color w:val="444444"/>
              </w:rPr>
              <w:t>c. Chemical usage and safety</w:t>
            </w:r>
          </w:p>
          <w:p w14:paraId="0E248F67" w14:textId="77777777" w:rsidR="00384004" w:rsidRPr="009D6373" w:rsidRDefault="00384004" w:rsidP="00076F1A">
            <w:pPr>
              <w:pStyle w:val="sectbi2"/>
              <w:spacing w:before="0" w:beforeAutospacing="0" w:after="0" w:afterAutospacing="0"/>
              <w:ind w:left="740" w:hanging="274"/>
              <w:textAlignment w:val="baseline"/>
              <w:rPr>
                <w:color w:val="444444"/>
              </w:rPr>
            </w:pPr>
          </w:p>
          <w:p w14:paraId="12A53A0D" w14:textId="7025B3E7" w:rsidR="00384004" w:rsidRPr="00076F1A" w:rsidRDefault="00384004">
            <w:pPr>
              <w:pStyle w:val="ListParagraph"/>
              <w:numPr>
                <w:ilvl w:val="0"/>
                <w:numId w:val="8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I.C, and II.B</w:t>
            </w:r>
          </w:p>
        </w:tc>
        <w:tc>
          <w:tcPr>
            <w:tcW w:w="675" w:type="pct"/>
          </w:tcPr>
          <w:p w14:paraId="1C7AE668" w14:textId="77777777" w:rsidR="00384004" w:rsidRDefault="00384004" w:rsidP="00384004">
            <w:pPr>
              <w:pStyle w:val="sectbi"/>
              <w:spacing w:before="0" w:beforeAutospacing="0" w:after="0" w:afterAutospacing="0"/>
              <w:ind w:left="162"/>
              <w:textAlignment w:val="baseline"/>
              <w:rPr>
                <w:color w:val="444444"/>
              </w:rPr>
            </w:pPr>
            <w:r w:rsidRPr="00384004">
              <w:rPr>
                <w:color w:val="444444"/>
              </w:rPr>
              <w:t>Occupational Health and Safety Scrapbook</w:t>
            </w:r>
          </w:p>
          <w:p w14:paraId="5C263220" w14:textId="77777777" w:rsidR="00384004" w:rsidRDefault="00384004" w:rsidP="00384004">
            <w:pPr>
              <w:pStyle w:val="sectbi"/>
              <w:spacing w:before="0" w:beforeAutospacing="0" w:after="0" w:afterAutospacing="0"/>
              <w:ind w:left="162"/>
              <w:textAlignment w:val="baseline"/>
              <w:rPr>
                <w:color w:val="444444"/>
              </w:rPr>
            </w:pPr>
          </w:p>
          <w:p w14:paraId="2D8CBD83" w14:textId="7E47DABC" w:rsidR="00384004" w:rsidRPr="009D6373" w:rsidRDefault="00384004" w:rsidP="00384004">
            <w:pPr>
              <w:pStyle w:val="sectbi"/>
              <w:spacing w:before="0" w:beforeAutospacing="0" w:after="0" w:afterAutospacing="0"/>
              <w:ind w:left="162"/>
              <w:textAlignment w:val="baseline"/>
              <w:rPr>
                <w:color w:val="444444"/>
              </w:rPr>
            </w:pPr>
            <w:r w:rsidRPr="00384004">
              <w:rPr>
                <w:color w:val="444444"/>
              </w:rPr>
              <w:t>Job Demo A</w:t>
            </w:r>
          </w:p>
        </w:tc>
      </w:tr>
      <w:tr w:rsidR="00384004" w:rsidRPr="009C4A1C" w14:paraId="5ED572CD" w14:textId="0B4F093C" w:rsidTr="00384004">
        <w:tc>
          <w:tcPr>
            <w:tcW w:w="167" w:type="pct"/>
            <w:shd w:val="clear" w:color="auto" w:fill="FFFFFF" w:themeFill="background1"/>
          </w:tcPr>
          <w:p w14:paraId="28CFDE12" w14:textId="534178B4"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85" w:type="pct"/>
            <w:shd w:val="clear" w:color="auto" w:fill="FFFFFF" w:themeFill="background1"/>
            <w:tcMar>
              <w:top w:w="43" w:type="dxa"/>
              <w:left w:w="115" w:type="dxa"/>
              <w:bottom w:w="43" w:type="dxa"/>
              <w:right w:w="115" w:type="dxa"/>
            </w:tcMar>
          </w:tcPr>
          <w:p w14:paraId="11C06756"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Maintain salon equipment. </w:t>
            </w:r>
          </w:p>
          <w:p w14:paraId="498718C1"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1D490ED5" w14:textId="77777777" w:rsidR="00384004" w:rsidRPr="00101972" w:rsidRDefault="00384004" w:rsidP="00076F1A">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Maintenance of salon equipment (e.g., styling chairs, shampoo station, manicure station, pedicure spa, styling station) should include</w:t>
            </w:r>
          </w:p>
          <w:p w14:paraId="16CACAE3" w14:textId="77777777" w:rsidR="00384004" w:rsidRPr="00101972" w:rsidRDefault="00384004" w:rsidP="00076F1A">
            <w:pPr>
              <w:numPr>
                <w:ilvl w:val="0"/>
                <w:numId w:val="17"/>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regular cleaning</w:t>
            </w:r>
          </w:p>
          <w:p w14:paraId="7CD62135" w14:textId="77777777" w:rsidR="00384004" w:rsidRDefault="00384004" w:rsidP="00076F1A">
            <w:pPr>
              <w:numPr>
                <w:ilvl w:val="0"/>
                <w:numId w:val="17"/>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regular inspection for safety and working order</w:t>
            </w:r>
          </w:p>
          <w:p w14:paraId="3DC4D7AE" w14:textId="77777777" w:rsidR="00384004" w:rsidRPr="00101972" w:rsidRDefault="00384004" w:rsidP="00076F1A">
            <w:pPr>
              <w:numPr>
                <w:ilvl w:val="0"/>
                <w:numId w:val="17"/>
              </w:numPr>
              <w:spacing w:before="100" w:beforeAutospacing="1" w:after="100" w:afterAutospacing="1"/>
              <w:rPr>
                <w:rFonts w:ascii="Times New Roman" w:eastAsia="Times New Roman" w:hAnsi="Times New Roman" w:cs="Times New Roman"/>
                <w:sz w:val="24"/>
                <w:szCs w:val="24"/>
              </w:rPr>
            </w:pPr>
            <w:r w:rsidRPr="008D0791">
              <w:rPr>
                <w:rFonts w:ascii="Times New Roman" w:eastAsia="Times New Roman" w:hAnsi="Times New Roman" w:cs="Times New Roman"/>
                <w:sz w:val="24"/>
                <w:szCs w:val="24"/>
              </w:rPr>
              <w:t>removal from service if unsafe</w:t>
            </w:r>
            <w:r w:rsidRPr="00101972">
              <w:rPr>
                <w:rFonts w:ascii="Times New Roman" w:eastAsia="Times New Roman" w:hAnsi="Times New Roman" w:cs="Times New Roman"/>
                <w:sz w:val="24"/>
                <w:szCs w:val="24"/>
              </w:rPr>
              <w:t>.</w:t>
            </w:r>
          </w:p>
          <w:p w14:paraId="5ECD7123"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4392F791"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83048D8" w14:textId="77777777" w:rsidR="00384004" w:rsidRPr="00101972" w:rsidRDefault="00384004" w:rsidP="00076F1A">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salon equipment?</w:t>
            </w:r>
          </w:p>
          <w:p w14:paraId="6F677822" w14:textId="77777777" w:rsidR="00384004" w:rsidRDefault="00384004" w:rsidP="00076F1A">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maintained salon equipment?</w:t>
            </w:r>
          </w:p>
          <w:p w14:paraId="6F789F51" w14:textId="77777777" w:rsidR="00384004" w:rsidRPr="00101972" w:rsidRDefault="00384004" w:rsidP="00076F1A">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cleaning salon equipment?</w:t>
            </w:r>
          </w:p>
          <w:p w14:paraId="0A7A416E"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0F2CDA27"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0184E715" w14:textId="77777777" w:rsidR="00384004" w:rsidRPr="009D6373" w:rsidRDefault="00384004" w:rsidP="00076F1A">
            <w:pPr>
              <w:pStyle w:val="sectbi"/>
              <w:spacing w:before="0" w:beforeAutospacing="0" w:after="0" w:afterAutospacing="0"/>
              <w:ind w:left="470" w:hanging="274"/>
              <w:textAlignment w:val="baseline"/>
              <w:rPr>
                <w:color w:val="444444"/>
              </w:rPr>
            </w:pPr>
            <w:r w:rsidRPr="009D6373">
              <w:rPr>
                <w:color w:val="444444"/>
              </w:rPr>
              <w:t xml:space="preserve">2. Laws and regulations </w:t>
            </w:r>
          </w:p>
          <w:p w14:paraId="62A1BF75" w14:textId="77777777" w:rsidR="00384004" w:rsidRPr="009D6373" w:rsidRDefault="00384004" w:rsidP="00076F1A">
            <w:pPr>
              <w:pStyle w:val="sectbi"/>
              <w:spacing w:before="0" w:beforeAutospacing="0" w:after="0" w:afterAutospacing="0"/>
              <w:ind w:left="470" w:hanging="274"/>
              <w:textAlignment w:val="baseline"/>
              <w:rPr>
                <w:color w:val="444444"/>
              </w:rPr>
            </w:pPr>
            <w:r w:rsidRPr="009D6373">
              <w:rPr>
                <w:color w:val="444444"/>
              </w:rPr>
              <w:t xml:space="preserve">3. General sciences </w:t>
            </w:r>
          </w:p>
          <w:p w14:paraId="723AD97F" w14:textId="77777777" w:rsidR="00384004" w:rsidRDefault="00384004" w:rsidP="00076F1A">
            <w:pPr>
              <w:pStyle w:val="sectbi2"/>
              <w:spacing w:before="0" w:beforeAutospacing="0" w:after="0" w:afterAutospacing="0"/>
              <w:ind w:left="740" w:hanging="274"/>
              <w:textAlignment w:val="baseline"/>
              <w:rPr>
                <w:color w:val="444444"/>
              </w:rPr>
            </w:pPr>
            <w:r w:rsidRPr="009D6373">
              <w:rPr>
                <w:color w:val="444444"/>
              </w:rPr>
              <w:t>a. Principles and practices of infection control</w:t>
            </w:r>
          </w:p>
          <w:p w14:paraId="56B6DB51" w14:textId="77777777" w:rsidR="00384004" w:rsidRPr="009D6373" w:rsidRDefault="00384004" w:rsidP="00076F1A">
            <w:pPr>
              <w:pStyle w:val="sectbi2"/>
              <w:spacing w:before="0" w:beforeAutospacing="0" w:after="0" w:afterAutospacing="0"/>
              <w:ind w:left="740" w:hanging="274"/>
              <w:textAlignment w:val="baseline"/>
              <w:rPr>
                <w:color w:val="444444"/>
              </w:rPr>
            </w:pPr>
            <w:r w:rsidRPr="009D6373">
              <w:rPr>
                <w:color w:val="444444"/>
              </w:rPr>
              <w:t>b. Safety Data Sheet (SDS)</w:t>
            </w:r>
          </w:p>
          <w:p w14:paraId="400887C5" w14:textId="77777777" w:rsidR="00384004" w:rsidRDefault="00384004" w:rsidP="00076F1A">
            <w:pPr>
              <w:pStyle w:val="sectbi2"/>
              <w:spacing w:before="0" w:beforeAutospacing="0" w:after="0" w:afterAutospacing="0"/>
              <w:ind w:left="740" w:hanging="274"/>
              <w:textAlignment w:val="baseline"/>
              <w:rPr>
                <w:color w:val="444444"/>
              </w:rPr>
            </w:pPr>
            <w:r w:rsidRPr="009D6373">
              <w:rPr>
                <w:color w:val="444444"/>
              </w:rPr>
              <w:t>c. Chemical usage and safety</w:t>
            </w:r>
          </w:p>
          <w:p w14:paraId="7BFB455A" w14:textId="77777777" w:rsidR="00384004" w:rsidRDefault="00384004" w:rsidP="00076F1A">
            <w:pPr>
              <w:pStyle w:val="sectbi2"/>
              <w:spacing w:before="0" w:beforeAutospacing="0" w:after="0" w:afterAutospacing="0"/>
              <w:ind w:left="740" w:hanging="274"/>
              <w:textAlignment w:val="baseline"/>
              <w:rPr>
                <w:color w:val="444444"/>
              </w:rPr>
            </w:pPr>
          </w:p>
          <w:p w14:paraId="46B9BEB1" w14:textId="224D6623" w:rsidR="00384004" w:rsidRPr="00076F1A" w:rsidRDefault="00384004">
            <w:pPr>
              <w:pStyle w:val="ListParagraph"/>
              <w:numPr>
                <w:ilvl w:val="0"/>
                <w:numId w:val="8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I.C, and II.B</w:t>
            </w:r>
          </w:p>
        </w:tc>
        <w:tc>
          <w:tcPr>
            <w:tcW w:w="675" w:type="pct"/>
          </w:tcPr>
          <w:p w14:paraId="7221F093" w14:textId="4443BF85" w:rsidR="00384004" w:rsidRPr="009D6373" w:rsidRDefault="00384004" w:rsidP="00076F1A">
            <w:pPr>
              <w:pStyle w:val="sectbi"/>
              <w:spacing w:before="0" w:beforeAutospacing="0" w:after="0" w:afterAutospacing="0"/>
              <w:ind w:left="470" w:hanging="274"/>
              <w:textAlignment w:val="baseline"/>
              <w:rPr>
                <w:color w:val="444444"/>
              </w:rPr>
            </w:pPr>
            <w:r w:rsidRPr="00384004">
              <w:rPr>
                <w:color w:val="444444"/>
              </w:rPr>
              <w:t>Job Demo A</w:t>
            </w:r>
          </w:p>
        </w:tc>
      </w:tr>
      <w:tr w:rsidR="00384004" w:rsidRPr="009C4A1C" w14:paraId="3EE4CC8D" w14:textId="1B1736EF" w:rsidTr="00384004">
        <w:tc>
          <w:tcPr>
            <w:tcW w:w="167" w:type="pct"/>
            <w:shd w:val="clear" w:color="auto" w:fill="FFFFFF" w:themeFill="background1"/>
          </w:tcPr>
          <w:p w14:paraId="4992A4EA" w14:textId="0F8BABE0"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85" w:type="pct"/>
            <w:shd w:val="clear" w:color="auto" w:fill="FFFFFF" w:themeFill="background1"/>
            <w:tcMar>
              <w:top w:w="43" w:type="dxa"/>
              <w:left w:w="115" w:type="dxa"/>
              <w:bottom w:w="43" w:type="dxa"/>
              <w:right w:w="115" w:type="dxa"/>
            </w:tcMar>
          </w:tcPr>
          <w:p w14:paraId="7C4D6E90"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rollers, clips, perm rods, and perm trays. </w:t>
            </w:r>
          </w:p>
          <w:p w14:paraId="19CD830C"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7C291542" w14:textId="41978160" w:rsidR="00384004" w:rsidRPr="009C4A1C" w:rsidRDefault="00384004" w:rsidP="00076F1A">
            <w:pPr>
              <w:shd w:val="clear" w:color="auto" w:fill="FFFFFF"/>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 removal of hair, end wraps, and product from implements.</w:t>
            </w:r>
          </w:p>
        </w:tc>
        <w:tc>
          <w:tcPr>
            <w:tcW w:w="938" w:type="pct"/>
          </w:tcPr>
          <w:p w14:paraId="6C4B0B7A"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6042BBA" w14:textId="77777777" w:rsidR="00384004" w:rsidRPr="00101972" w:rsidRDefault="00384004" w:rsidP="00076F1A">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salon equipment?</w:t>
            </w:r>
          </w:p>
          <w:p w14:paraId="390E4155" w14:textId="77777777" w:rsidR="00384004" w:rsidRDefault="00384004" w:rsidP="00076F1A">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maintained salon equipment?</w:t>
            </w:r>
          </w:p>
          <w:p w14:paraId="72ED2DA5" w14:textId="77777777" w:rsidR="00384004" w:rsidRPr="00101972" w:rsidRDefault="00384004" w:rsidP="00076F1A">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cleaning salon equipment?</w:t>
            </w:r>
          </w:p>
          <w:p w14:paraId="4F218421"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53D6C944"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0FFD15FF" w14:textId="77777777" w:rsidR="00384004" w:rsidRPr="009D6373" w:rsidRDefault="00384004" w:rsidP="00076F1A">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7B417F45" w14:textId="77777777" w:rsidR="00384004" w:rsidRPr="009D6373" w:rsidRDefault="00384004" w:rsidP="00076F1A">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1ABC7DA5" w14:textId="77777777" w:rsidR="00384004" w:rsidRDefault="00384004" w:rsidP="00076F1A">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4C2CD4EB" w14:textId="77777777" w:rsidR="00384004" w:rsidRPr="009D6373" w:rsidRDefault="00384004" w:rsidP="00076F1A">
            <w:pPr>
              <w:pStyle w:val="sectbi2"/>
              <w:spacing w:before="0" w:beforeAutospacing="0" w:after="0" w:afterAutospacing="0"/>
              <w:ind w:left="749" w:hanging="274"/>
              <w:textAlignment w:val="baseline"/>
              <w:rPr>
                <w:color w:val="444444"/>
              </w:rPr>
            </w:pPr>
            <w:r w:rsidRPr="009D6373">
              <w:rPr>
                <w:color w:val="444444"/>
              </w:rPr>
              <w:t>b. Safety Data Sheet (SDS)</w:t>
            </w:r>
          </w:p>
          <w:p w14:paraId="6EF11B20" w14:textId="77777777" w:rsidR="00384004" w:rsidRDefault="00384004" w:rsidP="00076F1A">
            <w:pPr>
              <w:pStyle w:val="sectbi2"/>
              <w:spacing w:before="0" w:beforeAutospacing="0" w:after="0" w:afterAutospacing="0"/>
              <w:ind w:left="749" w:hanging="274"/>
              <w:textAlignment w:val="baseline"/>
              <w:rPr>
                <w:color w:val="444444"/>
              </w:rPr>
            </w:pPr>
            <w:r w:rsidRPr="009D6373">
              <w:rPr>
                <w:color w:val="444444"/>
              </w:rPr>
              <w:t>c. Chemical usage and safety</w:t>
            </w:r>
          </w:p>
          <w:p w14:paraId="5DEE33F9" w14:textId="77777777" w:rsidR="00384004" w:rsidRDefault="00384004" w:rsidP="00076F1A">
            <w:pPr>
              <w:pStyle w:val="sectbi2"/>
              <w:spacing w:before="0" w:beforeAutospacing="0" w:after="0" w:afterAutospacing="0"/>
              <w:ind w:left="749" w:hanging="274"/>
              <w:textAlignment w:val="baseline"/>
              <w:rPr>
                <w:color w:val="444444"/>
              </w:rPr>
            </w:pPr>
          </w:p>
          <w:p w14:paraId="71F42964" w14:textId="32AAA013" w:rsidR="00384004" w:rsidRPr="00076F1A" w:rsidRDefault="00384004">
            <w:pPr>
              <w:pStyle w:val="ListParagraph"/>
              <w:numPr>
                <w:ilvl w:val="0"/>
                <w:numId w:val="8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I.C, and II.B</w:t>
            </w:r>
          </w:p>
        </w:tc>
        <w:tc>
          <w:tcPr>
            <w:tcW w:w="675" w:type="pct"/>
          </w:tcPr>
          <w:p w14:paraId="2AB06DA6" w14:textId="77777777" w:rsidR="00384004" w:rsidRPr="00384004" w:rsidRDefault="00384004" w:rsidP="00384004">
            <w:pPr>
              <w:pStyle w:val="sectbi"/>
              <w:spacing w:after="0"/>
              <w:ind w:left="162"/>
              <w:textAlignment w:val="baseline"/>
              <w:rPr>
                <w:color w:val="444444"/>
              </w:rPr>
            </w:pPr>
            <w:r w:rsidRPr="00384004">
              <w:rPr>
                <w:color w:val="444444"/>
              </w:rPr>
              <w:t>Occupational Health and Safety Scrapbook</w:t>
            </w:r>
          </w:p>
          <w:p w14:paraId="4D6B4090" w14:textId="77777777" w:rsidR="00384004" w:rsidRPr="00384004" w:rsidRDefault="00384004" w:rsidP="00384004">
            <w:pPr>
              <w:pStyle w:val="sectbi"/>
              <w:spacing w:after="0"/>
              <w:ind w:left="470" w:hanging="270"/>
              <w:textAlignment w:val="baseline"/>
              <w:rPr>
                <w:color w:val="444444"/>
              </w:rPr>
            </w:pPr>
          </w:p>
          <w:p w14:paraId="64A3284B" w14:textId="2698A430" w:rsidR="00384004" w:rsidRPr="009D6373" w:rsidRDefault="00384004" w:rsidP="00384004">
            <w:pPr>
              <w:pStyle w:val="sectbi"/>
              <w:spacing w:before="0" w:beforeAutospacing="0" w:after="0" w:afterAutospacing="0"/>
              <w:ind w:left="470" w:hanging="270"/>
              <w:textAlignment w:val="baseline"/>
              <w:rPr>
                <w:color w:val="444444"/>
              </w:rPr>
            </w:pPr>
            <w:r w:rsidRPr="00384004">
              <w:rPr>
                <w:color w:val="444444"/>
              </w:rPr>
              <w:t>Job Demo A</w:t>
            </w:r>
          </w:p>
        </w:tc>
      </w:tr>
      <w:tr w:rsidR="00384004" w:rsidRPr="009C4A1C" w14:paraId="6263ED46" w14:textId="624DAB4C" w:rsidTr="00384004">
        <w:tc>
          <w:tcPr>
            <w:tcW w:w="167" w:type="pct"/>
            <w:shd w:val="clear" w:color="auto" w:fill="FFFFFF" w:themeFill="background1"/>
          </w:tcPr>
          <w:p w14:paraId="0960AF5F" w14:textId="56CBBFB5"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85" w:type="pct"/>
            <w:shd w:val="clear" w:color="auto" w:fill="FFFFFF" w:themeFill="background1"/>
            <w:tcMar>
              <w:top w:w="43" w:type="dxa"/>
              <w:left w:w="115" w:type="dxa"/>
              <w:bottom w:w="43" w:type="dxa"/>
              <w:right w:w="115" w:type="dxa"/>
            </w:tcMar>
          </w:tcPr>
          <w:p w14:paraId="6186758B"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Launder towels, capes, and smocks. </w:t>
            </w:r>
          </w:p>
          <w:p w14:paraId="5D34962B"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4571D479" w14:textId="7E5839D2" w:rsidR="00384004" w:rsidRPr="009C4A1C" w:rsidRDefault="00384004" w:rsidP="00076F1A">
            <w:pPr>
              <w:shd w:val="clear" w:color="auto" w:fill="FFFFFF"/>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Laundering should include washing in hot water and detergent, with bleach or another disinfectant added to the rinse water.</w:t>
            </w:r>
          </w:p>
        </w:tc>
        <w:tc>
          <w:tcPr>
            <w:tcW w:w="938" w:type="pct"/>
          </w:tcPr>
          <w:p w14:paraId="19AF35D0"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71B01E3D" w14:textId="77777777" w:rsidR="00384004" w:rsidRPr="00101972" w:rsidRDefault="00384004">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salon towels, capes, and smocks?</w:t>
            </w:r>
          </w:p>
          <w:p w14:paraId="0C84F469" w14:textId="77777777" w:rsidR="00384004" w:rsidRDefault="00384004">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What consequences may arise from the use of improperly </w:t>
            </w:r>
            <w:r>
              <w:rPr>
                <w:rFonts w:ascii="Times New Roman" w:eastAsia="Times New Roman" w:hAnsi="Times New Roman" w:cs="Times New Roman"/>
                <w:sz w:val="24"/>
                <w:szCs w:val="24"/>
              </w:rPr>
              <w:t>washe</w:t>
            </w:r>
            <w:r w:rsidRPr="00101972">
              <w:rPr>
                <w:rFonts w:ascii="Times New Roman" w:eastAsia="Times New Roman" w:hAnsi="Times New Roman" w:cs="Times New Roman"/>
                <w:sz w:val="24"/>
                <w:szCs w:val="24"/>
              </w:rPr>
              <w:t>d towels, capes, and smocks?</w:t>
            </w:r>
          </w:p>
          <w:p w14:paraId="63A1297F" w14:textId="77777777" w:rsidR="00384004" w:rsidRPr="00101972" w:rsidRDefault="00384004">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sanitary measures and safety issues should be considered when laundering towels, capes, and smocks?</w:t>
            </w:r>
          </w:p>
          <w:p w14:paraId="3AF11287"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4D60A673"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38C1E6AC" w14:textId="77777777" w:rsidR="00384004" w:rsidRPr="009D6373" w:rsidRDefault="00384004" w:rsidP="00076F1A">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01BB1FCB" w14:textId="77777777" w:rsidR="00384004" w:rsidRPr="009D6373" w:rsidRDefault="00384004" w:rsidP="00076F1A">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02BF50EB" w14:textId="77777777" w:rsidR="00384004" w:rsidRDefault="00384004" w:rsidP="00076F1A">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008FF442" w14:textId="77777777" w:rsidR="00384004" w:rsidRPr="009D6373" w:rsidRDefault="00384004" w:rsidP="00076F1A">
            <w:pPr>
              <w:pStyle w:val="sectbi2"/>
              <w:spacing w:before="0" w:beforeAutospacing="0" w:after="0" w:afterAutospacing="0"/>
              <w:ind w:left="749" w:hanging="274"/>
              <w:textAlignment w:val="baseline"/>
              <w:rPr>
                <w:color w:val="444444"/>
              </w:rPr>
            </w:pPr>
            <w:r w:rsidRPr="009D6373">
              <w:rPr>
                <w:color w:val="444444"/>
              </w:rPr>
              <w:t>b. Safety Data Sheet (SDS)</w:t>
            </w:r>
          </w:p>
          <w:p w14:paraId="2D9A4AE2" w14:textId="77777777" w:rsidR="00384004" w:rsidRDefault="00384004" w:rsidP="00076F1A">
            <w:pPr>
              <w:pStyle w:val="sectbi2"/>
              <w:spacing w:before="0" w:beforeAutospacing="0" w:after="0" w:afterAutospacing="0"/>
              <w:ind w:left="749" w:hanging="274"/>
              <w:textAlignment w:val="baseline"/>
              <w:rPr>
                <w:color w:val="444444"/>
              </w:rPr>
            </w:pPr>
            <w:r w:rsidRPr="009D6373">
              <w:rPr>
                <w:color w:val="444444"/>
              </w:rPr>
              <w:t>c. Chemical usage and safety</w:t>
            </w:r>
          </w:p>
          <w:p w14:paraId="1C29717A" w14:textId="77777777" w:rsidR="00384004" w:rsidRDefault="00384004" w:rsidP="00076F1A">
            <w:pPr>
              <w:pStyle w:val="sectbi2"/>
              <w:spacing w:before="0" w:beforeAutospacing="0" w:after="0" w:afterAutospacing="0"/>
              <w:ind w:left="749" w:hanging="274"/>
              <w:textAlignment w:val="baseline"/>
              <w:rPr>
                <w:color w:val="444444"/>
              </w:rPr>
            </w:pPr>
          </w:p>
          <w:p w14:paraId="0FDE68B7" w14:textId="13379A2F" w:rsidR="00384004" w:rsidRPr="00076F1A" w:rsidRDefault="00384004">
            <w:pPr>
              <w:pStyle w:val="ListParagraph"/>
              <w:numPr>
                <w:ilvl w:val="0"/>
                <w:numId w:val="8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I.C, and II.B</w:t>
            </w:r>
          </w:p>
        </w:tc>
        <w:tc>
          <w:tcPr>
            <w:tcW w:w="675" w:type="pct"/>
          </w:tcPr>
          <w:p w14:paraId="58B16B95" w14:textId="0164407D" w:rsidR="00384004" w:rsidRPr="009D6373" w:rsidRDefault="00384004" w:rsidP="00384004">
            <w:pPr>
              <w:pStyle w:val="sectbi"/>
              <w:spacing w:before="0" w:beforeAutospacing="0" w:after="0" w:afterAutospacing="0"/>
              <w:ind w:left="162"/>
              <w:textAlignment w:val="baseline"/>
              <w:rPr>
                <w:color w:val="444444"/>
              </w:rPr>
            </w:pPr>
            <w:r w:rsidRPr="00384004">
              <w:rPr>
                <w:color w:val="444444"/>
              </w:rPr>
              <w:t>Occupational Health and Safety Scrapbook</w:t>
            </w:r>
          </w:p>
        </w:tc>
      </w:tr>
      <w:tr w:rsidR="00384004" w:rsidRPr="009C4A1C" w14:paraId="2E0232A3" w14:textId="29791F54" w:rsidTr="00384004">
        <w:tc>
          <w:tcPr>
            <w:tcW w:w="167" w:type="pct"/>
            <w:shd w:val="clear" w:color="auto" w:fill="FFFFFF" w:themeFill="background1"/>
          </w:tcPr>
          <w:p w14:paraId="3281CE85" w14:textId="0877E6D0"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85" w:type="pct"/>
            <w:shd w:val="clear" w:color="auto" w:fill="FFFFFF" w:themeFill="background1"/>
            <w:tcMar>
              <w:top w:w="43" w:type="dxa"/>
              <w:left w:w="115" w:type="dxa"/>
              <w:bottom w:w="43" w:type="dxa"/>
              <w:right w:w="115" w:type="dxa"/>
            </w:tcMar>
          </w:tcPr>
          <w:p w14:paraId="7ADE6FBB"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work areas. </w:t>
            </w:r>
          </w:p>
          <w:p w14:paraId="38DC9AB6"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427165A6" w14:textId="77777777" w:rsidR="00384004" w:rsidRPr="00101972" w:rsidRDefault="00384004" w:rsidP="00076F1A">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the lounge, stock room, individual station, and shampoo area should include, but not</w:t>
            </w:r>
            <w:r>
              <w:rPr>
                <w:rFonts w:ascii="Times New Roman" w:eastAsia="Times New Roman" w:hAnsi="Times New Roman" w:cs="Times New Roman"/>
                <w:sz w:val="24"/>
                <w:szCs w:val="24"/>
              </w:rPr>
              <w:t xml:space="preserve"> be</w:t>
            </w:r>
            <w:r w:rsidRPr="00101972">
              <w:rPr>
                <w:rFonts w:ascii="Times New Roman" w:eastAsia="Times New Roman" w:hAnsi="Times New Roman" w:cs="Times New Roman"/>
                <w:sz w:val="24"/>
                <w:szCs w:val="24"/>
              </w:rPr>
              <w:t xml:space="preserve"> limited to </w:t>
            </w:r>
          </w:p>
          <w:p w14:paraId="13556FF1" w14:textId="77777777" w:rsidR="00384004" w:rsidRPr="00101972" w:rsidRDefault="00384004">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EPA-</w:t>
            </w:r>
            <w:r w:rsidRPr="00101972">
              <w:rPr>
                <w:rFonts w:ascii="Times New Roman" w:eastAsia="Times New Roman" w:hAnsi="Times New Roman" w:cs="Times New Roman"/>
                <w:sz w:val="24"/>
                <w:szCs w:val="24"/>
              </w:rPr>
              <w:t>registered sanitation chemicals</w:t>
            </w:r>
          </w:p>
          <w:p w14:paraId="4FB433D6" w14:textId="77777777" w:rsidR="00384004" w:rsidRPr="00101972" w:rsidRDefault="00384004">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washing surfaces after each use</w:t>
            </w:r>
          </w:p>
          <w:p w14:paraId="4F3576ED" w14:textId="77777777" w:rsidR="00384004" w:rsidRPr="00101972" w:rsidRDefault="00384004">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dust and dirt from areas</w:t>
            </w:r>
          </w:p>
          <w:p w14:paraId="5120484D" w14:textId="77777777" w:rsidR="00384004" w:rsidRPr="00101972" w:rsidRDefault="00384004">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disposing of regular and hazardous waste in</w:t>
            </w:r>
            <w:r>
              <w:rPr>
                <w:rFonts w:ascii="Times New Roman" w:eastAsia="Times New Roman" w:hAnsi="Times New Roman" w:cs="Times New Roman"/>
                <w:sz w:val="24"/>
                <w:szCs w:val="24"/>
              </w:rPr>
              <w:t xml:space="preserve"> separate </w:t>
            </w:r>
            <w:r w:rsidRPr="00101972">
              <w:rPr>
                <w:rFonts w:ascii="Times New Roman" w:eastAsia="Times New Roman" w:hAnsi="Times New Roman" w:cs="Times New Roman"/>
                <w:sz w:val="24"/>
                <w:szCs w:val="24"/>
              </w:rPr>
              <w:t>containers.</w:t>
            </w:r>
          </w:p>
          <w:p w14:paraId="0227FC28"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5E828285"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FD60C45" w14:textId="77777777" w:rsidR="00384004" w:rsidRPr="00101972" w:rsidRDefault="00384004">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work areas?</w:t>
            </w:r>
          </w:p>
          <w:p w14:paraId="61A198BE" w14:textId="77777777" w:rsidR="00384004" w:rsidRPr="00101972" w:rsidRDefault="00384004">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What sanitary measures and safety issues should be considered when </w:t>
            </w:r>
            <w:r>
              <w:rPr>
                <w:rFonts w:ascii="Times New Roman" w:eastAsia="Times New Roman" w:hAnsi="Times New Roman" w:cs="Times New Roman"/>
                <w:sz w:val="24"/>
                <w:szCs w:val="24"/>
              </w:rPr>
              <w:t>disinfecting</w:t>
            </w:r>
            <w:r w:rsidRPr="00101972">
              <w:rPr>
                <w:rFonts w:ascii="Times New Roman" w:eastAsia="Times New Roman" w:hAnsi="Times New Roman" w:cs="Times New Roman"/>
                <w:sz w:val="24"/>
                <w:szCs w:val="24"/>
              </w:rPr>
              <w:t xml:space="preserve"> work areas?</w:t>
            </w:r>
          </w:p>
          <w:p w14:paraId="53013B4F"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714D290E"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0F6D9D86" w14:textId="77777777" w:rsidR="00384004" w:rsidRPr="009D6373" w:rsidRDefault="00384004" w:rsidP="00076F1A">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7B40D1C0" w14:textId="77777777" w:rsidR="00384004" w:rsidRPr="009D6373" w:rsidRDefault="00384004" w:rsidP="00076F1A">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00BBBC2C" w14:textId="77777777" w:rsidR="00384004" w:rsidRDefault="00384004" w:rsidP="00076F1A">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3D2E9C8E" w14:textId="77777777" w:rsidR="00384004" w:rsidRPr="009D6373" w:rsidRDefault="00384004" w:rsidP="00076F1A">
            <w:pPr>
              <w:pStyle w:val="sectbi2"/>
              <w:spacing w:before="0" w:beforeAutospacing="0" w:after="0" w:afterAutospacing="0"/>
              <w:ind w:left="749" w:hanging="274"/>
              <w:textAlignment w:val="baseline"/>
              <w:rPr>
                <w:color w:val="444444"/>
              </w:rPr>
            </w:pPr>
            <w:r w:rsidRPr="009D6373">
              <w:rPr>
                <w:color w:val="444444"/>
              </w:rPr>
              <w:t>b. Safety Data Sheet (SDS)</w:t>
            </w:r>
          </w:p>
          <w:p w14:paraId="4038D2BF" w14:textId="77777777" w:rsidR="00384004" w:rsidRDefault="00384004" w:rsidP="00076F1A">
            <w:pPr>
              <w:pStyle w:val="sectbi2"/>
              <w:spacing w:before="0" w:beforeAutospacing="0" w:after="0" w:afterAutospacing="0"/>
              <w:ind w:left="749" w:hanging="274"/>
              <w:textAlignment w:val="baseline"/>
              <w:rPr>
                <w:color w:val="444444"/>
              </w:rPr>
            </w:pPr>
            <w:r w:rsidRPr="009D6373">
              <w:rPr>
                <w:color w:val="444444"/>
              </w:rPr>
              <w:t>c. Chemical usage and safety</w:t>
            </w:r>
          </w:p>
          <w:p w14:paraId="6FBD67B8" w14:textId="77777777" w:rsidR="00384004" w:rsidRDefault="00384004" w:rsidP="00076F1A">
            <w:pPr>
              <w:pStyle w:val="sectbi2"/>
              <w:spacing w:before="0" w:beforeAutospacing="0" w:after="0" w:afterAutospacing="0"/>
              <w:ind w:left="749" w:hanging="274"/>
              <w:textAlignment w:val="baseline"/>
              <w:rPr>
                <w:color w:val="444444"/>
              </w:rPr>
            </w:pPr>
          </w:p>
          <w:p w14:paraId="382CE962" w14:textId="5EF9C28D" w:rsidR="00384004" w:rsidRPr="00076F1A" w:rsidRDefault="00384004">
            <w:pPr>
              <w:pStyle w:val="ListParagraph"/>
              <w:numPr>
                <w:ilvl w:val="0"/>
                <w:numId w:val="8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I.C, and II.B</w:t>
            </w:r>
          </w:p>
        </w:tc>
        <w:tc>
          <w:tcPr>
            <w:tcW w:w="675" w:type="pct"/>
          </w:tcPr>
          <w:p w14:paraId="26B39815" w14:textId="1C886BC1" w:rsidR="00384004" w:rsidRPr="009D6373" w:rsidRDefault="00384004" w:rsidP="00384004">
            <w:pPr>
              <w:pStyle w:val="sectbi"/>
              <w:spacing w:before="0" w:beforeAutospacing="0" w:after="0" w:afterAutospacing="0"/>
              <w:ind w:left="162"/>
              <w:textAlignment w:val="baseline"/>
              <w:rPr>
                <w:color w:val="444444"/>
              </w:rPr>
            </w:pPr>
            <w:r w:rsidRPr="00384004">
              <w:rPr>
                <w:color w:val="444444"/>
              </w:rPr>
              <w:t>Occupational Health and Safety Scrapbook</w:t>
            </w:r>
          </w:p>
        </w:tc>
      </w:tr>
      <w:tr w:rsidR="00384004" w:rsidRPr="009C4A1C" w14:paraId="57AE7FBA" w14:textId="52DE2ACE" w:rsidTr="00384004">
        <w:tc>
          <w:tcPr>
            <w:tcW w:w="167" w:type="pct"/>
            <w:shd w:val="clear" w:color="auto" w:fill="D0CECE" w:themeFill="background2" w:themeFillShade="E6"/>
          </w:tcPr>
          <w:p w14:paraId="668B1074" w14:textId="77777777" w:rsidR="00384004" w:rsidRPr="009C4A1C" w:rsidRDefault="00384004" w:rsidP="00076F1A">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00033040" w14:textId="5C841E23" w:rsidR="00384004" w:rsidRPr="009C4A1C"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b/>
                <w:bCs/>
                <w:sz w:val="24"/>
                <w:szCs w:val="24"/>
              </w:rPr>
              <w:t>Exhibiting Professionalism and Workplace Ethics</w:t>
            </w:r>
          </w:p>
        </w:tc>
        <w:tc>
          <w:tcPr>
            <w:tcW w:w="971" w:type="pct"/>
            <w:shd w:val="clear" w:color="auto" w:fill="D0CECE" w:themeFill="background2" w:themeFillShade="E6"/>
          </w:tcPr>
          <w:p w14:paraId="155EAF44" w14:textId="77777777" w:rsidR="00384004" w:rsidRPr="00076F1A" w:rsidRDefault="00384004" w:rsidP="00076F1A"/>
        </w:tc>
        <w:tc>
          <w:tcPr>
            <w:tcW w:w="938" w:type="pct"/>
            <w:shd w:val="clear" w:color="auto" w:fill="D0CECE" w:themeFill="background2" w:themeFillShade="E6"/>
            <w:vAlign w:val="center"/>
          </w:tcPr>
          <w:p w14:paraId="6C767707" w14:textId="77777777" w:rsidR="00384004" w:rsidRPr="00B91F82" w:rsidRDefault="00384004" w:rsidP="00076F1A">
            <w:pPr>
              <w:rPr>
                <w:rFonts w:ascii="Times New Roman" w:eastAsia="Times New Roman" w:hAnsi="Times New Roman" w:cs="Times New Roman"/>
                <w:sz w:val="24"/>
                <w:szCs w:val="24"/>
              </w:rPr>
            </w:pPr>
          </w:p>
        </w:tc>
        <w:tc>
          <w:tcPr>
            <w:tcW w:w="788" w:type="pct"/>
            <w:shd w:val="clear" w:color="auto" w:fill="D0CECE" w:themeFill="background2" w:themeFillShade="E6"/>
          </w:tcPr>
          <w:p w14:paraId="17C13F78" w14:textId="77777777" w:rsidR="00384004" w:rsidRPr="009C4A1C" w:rsidRDefault="00384004" w:rsidP="00076F1A">
            <w:pPr>
              <w:rPr>
                <w:rFonts w:ascii="Times New Roman" w:eastAsia="Times New Roman" w:hAnsi="Times New Roman" w:cs="Times New Roman"/>
                <w:sz w:val="24"/>
                <w:szCs w:val="24"/>
              </w:rPr>
            </w:pPr>
          </w:p>
        </w:tc>
        <w:tc>
          <w:tcPr>
            <w:tcW w:w="676" w:type="pct"/>
            <w:shd w:val="clear" w:color="auto" w:fill="D0CECE" w:themeFill="background2" w:themeFillShade="E6"/>
          </w:tcPr>
          <w:p w14:paraId="6BAC9A76" w14:textId="77777777" w:rsidR="00384004" w:rsidRPr="009C4A1C" w:rsidRDefault="00384004" w:rsidP="00076F1A">
            <w:pPr>
              <w:rPr>
                <w:rFonts w:ascii="Times New Roman" w:eastAsia="Times New Roman" w:hAnsi="Times New Roman" w:cs="Times New Roman"/>
                <w:sz w:val="24"/>
                <w:szCs w:val="24"/>
              </w:rPr>
            </w:pPr>
          </w:p>
        </w:tc>
        <w:tc>
          <w:tcPr>
            <w:tcW w:w="675" w:type="pct"/>
            <w:shd w:val="clear" w:color="auto" w:fill="D0CECE" w:themeFill="background2" w:themeFillShade="E6"/>
          </w:tcPr>
          <w:p w14:paraId="301CFE1F" w14:textId="77777777" w:rsidR="00384004" w:rsidRPr="009C4A1C" w:rsidRDefault="00384004" w:rsidP="00076F1A">
            <w:pPr>
              <w:rPr>
                <w:rFonts w:ascii="Times New Roman" w:eastAsia="Times New Roman" w:hAnsi="Times New Roman" w:cs="Times New Roman"/>
                <w:sz w:val="24"/>
                <w:szCs w:val="24"/>
              </w:rPr>
            </w:pPr>
          </w:p>
        </w:tc>
      </w:tr>
      <w:tr w:rsidR="00384004" w:rsidRPr="009C4A1C" w14:paraId="659DE95B" w14:textId="634DCA92" w:rsidTr="00384004">
        <w:tc>
          <w:tcPr>
            <w:tcW w:w="167" w:type="pct"/>
            <w:shd w:val="clear" w:color="auto" w:fill="FFFFFF" w:themeFill="background1"/>
          </w:tcPr>
          <w:p w14:paraId="5B2D9BCD" w14:textId="77777777" w:rsidR="00384004"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p w14:paraId="774DABEA" w14:textId="77777777" w:rsidR="00384004" w:rsidRPr="009C4A1C" w:rsidRDefault="00384004" w:rsidP="00076F1A">
            <w:pPr>
              <w:rPr>
                <w:rFonts w:ascii="Times New Roman" w:eastAsia="Times New Roman" w:hAnsi="Times New Roman" w:cs="Times New Roman"/>
                <w:sz w:val="24"/>
                <w:szCs w:val="24"/>
              </w:rPr>
            </w:pPr>
          </w:p>
        </w:tc>
        <w:tc>
          <w:tcPr>
            <w:tcW w:w="785" w:type="pct"/>
            <w:shd w:val="clear" w:color="auto" w:fill="FFFFFF" w:themeFill="background1"/>
            <w:tcMar>
              <w:top w:w="43" w:type="dxa"/>
              <w:left w:w="115" w:type="dxa"/>
              <w:bottom w:w="43" w:type="dxa"/>
              <w:right w:w="115" w:type="dxa"/>
            </w:tcMar>
          </w:tcPr>
          <w:p w14:paraId="7FBEFC6F"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a professional image. </w:t>
            </w:r>
          </w:p>
          <w:p w14:paraId="79C930E2"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5CE71CEB" w14:textId="77777777" w:rsidR="00384004" w:rsidRDefault="00384004" w:rsidP="00076F1A">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Demonstration should include </w:t>
            </w:r>
          </w:p>
          <w:p w14:paraId="294D411C" w14:textId="77777777" w:rsidR="00384004" w:rsidRDefault="00384004">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sidRPr="00DD1B38">
              <w:rPr>
                <w:rFonts w:ascii="Times New Roman" w:eastAsia="Times New Roman" w:hAnsi="Times New Roman" w:cs="Times New Roman"/>
                <w:sz w:val="24"/>
                <w:szCs w:val="24"/>
              </w:rPr>
              <w:t>maintaining a clean salon</w:t>
            </w:r>
          </w:p>
          <w:p w14:paraId="13C78B91" w14:textId="77777777" w:rsidR="00384004" w:rsidRDefault="00384004">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maintaining </w:t>
            </w:r>
            <w:r w:rsidRPr="00DD1B38">
              <w:rPr>
                <w:rFonts w:ascii="Times New Roman" w:eastAsia="Times New Roman" w:hAnsi="Times New Roman" w:cs="Times New Roman"/>
                <w:sz w:val="24"/>
                <w:szCs w:val="24"/>
              </w:rPr>
              <w:t>good health and personal hygiene</w:t>
            </w:r>
          </w:p>
          <w:p w14:paraId="14D5E2B7" w14:textId="77777777" w:rsidR="00384004" w:rsidRDefault="00384004">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sidRPr="00B514C1">
              <w:rPr>
                <w:rFonts w:ascii="Times New Roman" w:eastAsia="Times New Roman" w:hAnsi="Times New Roman" w:cs="Times New Roman"/>
                <w:sz w:val="24"/>
                <w:szCs w:val="24"/>
              </w:rPr>
              <w:t>being well-groomed</w:t>
            </w:r>
          </w:p>
          <w:p w14:paraId="36653820" w14:textId="003F3B63" w:rsidR="00384004" w:rsidRPr="009C4A1C" w:rsidRDefault="00384004">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sidRPr="00B514C1">
              <w:rPr>
                <w:rFonts w:ascii="Times New Roman" w:eastAsia="Times New Roman" w:hAnsi="Times New Roman" w:cs="Times New Roman"/>
                <w:sz w:val="24"/>
                <w:szCs w:val="24"/>
              </w:rPr>
              <w:t>wearing professional attire.</w:t>
            </w:r>
          </w:p>
        </w:tc>
        <w:tc>
          <w:tcPr>
            <w:tcW w:w="938" w:type="pct"/>
          </w:tcPr>
          <w:p w14:paraId="166FC0F9" w14:textId="77777777" w:rsidR="00384004" w:rsidRPr="009D1411" w:rsidRDefault="00384004" w:rsidP="00076F1A">
            <w:pPr>
              <w:spacing w:before="100" w:beforeAutospacing="1" w:after="100" w:afterAutospacing="1"/>
              <w:rPr>
                <w:rFonts w:ascii="Times New Roman" w:eastAsia="Times New Roman" w:hAnsi="Times New Roman" w:cs="Times New Roman"/>
                <w:b/>
                <w:bCs/>
                <w:sz w:val="24"/>
                <w:szCs w:val="24"/>
              </w:rPr>
            </w:pPr>
            <w:r w:rsidRPr="009D1411">
              <w:rPr>
                <w:rFonts w:ascii="Times New Roman" w:eastAsia="Times New Roman" w:hAnsi="Times New Roman" w:cs="Times New Roman"/>
                <w:b/>
                <w:bCs/>
                <w:sz w:val="24"/>
                <w:szCs w:val="24"/>
              </w:rPr>
              <w:t>Process/Skill Questions:</w:t>
            </w:r>
          </w:p>
          <w:p w14:paraId="584ADF21" w14:textId="77777777" w:rsidR="00384004" w:rsidRPr="00ED13A8" w:rsidRDefault="00384004">
            <w:pPr>
              <w:numPr>
                <w:ilvl w:val="0"/>
                <w:numId w:val="72"/>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steps are involved in maintaining cleanliness and personal hygiene?</w:t>
            </w:r>
          </w:p>
          <w:p w14:paraId="4B5EEA8D" w14:textId="77777777" w:rsidR="00384004" w:rsidRPr="00ED13A8" w:rsidRDefault="00384004">
            <w:pPr>
              <w:numPr>
                <w:ilvl w:val="0"/>
                <w:numId w:val="72"/>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consequences may arise from a lack of personal hygiene?</w:t>
            </w:r>
          </w:p>
          <w:p w14:paraId="1358FCD7" w14:textId="77777777" w:rsidR="00384004" w:rsidRPr="00ED13A8" w:rsidRDefault="00384004">
            <w:pPr>
              <w:numPr>
                <w:ilvl w:val="0"/>
                <w:numId w:val="72"/>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factors should be considered when choosing professional attire?</w:t>
            </w:r>
          </w:p>
          <w:p w14:paraId="6426FE5C"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46F90E5A"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57E880DF" w14:textId="77777777" w:rsidR="00384004" w:rsidRDefault="00384004">
            <w:pPr>
              <w:pStyle w:val="ListParagraph"/>
              <w:numPr>
                <w:ilvl w:val="1"/>
                <w:numId w:val="72"/>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5BA860FE" w14:textId="0DA4D0C5" w:rsidR="00384004" w:rsidRPr="009C4A1C" w:rsidRDefault="00384004" w:rsidP="00076F1A">
            <w:pPr>
              <w:ind w:left="470"/>
              <w:rPr>
                <w:rFonts w:ascii="Times New Roman" w:eastAsia="Times New Roman" w:hAnsi="Times New Roman" w:cs="Times New Roman"/>
                <w:sz w:val="24"/>
                <w:szCs w:val="24"/>
              </w:rPr>
            </w:pPr>
            <w:r w:rsidRPr="009D6373">
              <w:rPr>
                <w:rFonts w:ascii="Times New Roman" w:hAnsi="Times New Roman" w:cs="Times New Roman"/>
                <w:color w:val="444444"/>
                <w:sz w:val="24"/>
                <w:szCs w:val="24"/>
              </w:rPr>
              <w:t>g. Professional ethics and practices</w:t>
            </w:r>
          </w:p>
        </w:tc>
        <w:tc>
          <w:tcPr>
            <w:tcW w:w="675" w:type="pct"/>
          </w:tcPr>
          <w:p w14:paraId="2FF2572E"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Job Demo A</w:t>
            </w:r>
          </w:p>
          <w:p w14:paraId="7F074937" w14:textId="77777777" w:rsidR="00384004" w:rsidRPr="00384004" w:rsidRDefault="00384004" w:rsidP="00384004">
            <w:pPr>
              <w:rPr>
                <w:rFonts w:ascii="Times New Roman" w:hAnsi="Times New Roman" w:cs="Times New Roman"/>
                <w:color w:val="444444"/>
                <w:sz w:val="24"/>
                <w:szCs w:val="24"/>
              </w:rPr>
            </w:pPr>
          </w:p>
          <w:p w14:paraId="5590BB17"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Occupational Health</w:t>
            </w:r>
          </w:p>
          <w:p w14:paraId="2C6641CA"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and Safety Scrapbook</w:t>
            </w:r>
          </w:p>
          <w:p w14:paraId="69F6B374" w14:textId="77777777" w:rsidR="00384004" w:rsidRPr="00384004" w:rsidRDefault="00384004" w:rsidP="00384004">
            <w:pPr>
              <w:rPr>
                <w:rFonts w:ascii="Times New Roman" w:hAnsi="Times New Roman" w:cs="Times New Roman"/>
                <w:color w:val="444444"/>
                <w:sz w:val="24"/>
                <w:szCs w:val="24"/>
              </w:rPr>
            </w:pPr>
          </w:p>
          <w:p w14:paraId="384F5783"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Occupational</w:t>
            </w:r>
          </w:p>
          <w:p w14:paraId="3A611EAD" w14:textId="56DD056B"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Scrapbook</w:t>
            </w:r>
          </w:p>
        </w:tc>
      </w:tr>
      <w:tr w:rsidR="00384004" w:rsidRPr="009C4A1C" w14:paraId="32251892" w14:textId="3AE2B24F" w:rsidTr="00384004">
        <w:tc>
          <w:tcPr>
            <w:tcW w:w="167" w:type="pct"/>
            <w:shd w:val="clear" w:color="auto" w:fill="FFFFFF" w:themeFill="background1"/>
          </w:tcPr>
          <w:p w14:paraId="45ABC9B8" w14:textId="67603358"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85" w:type="pct"/>
            <w:shd w:val="clear" w:color="auto" w:fill="FFFFFF" w:themeFill="background1"/>
            <w:tcMar>
              <w:top w:w="43" w:type="dxa"/>
              <w:left w:w="115" w:type="dxa"/>
              <w:bottom w:w="43" w:type="dxa"/>
              <w:right w:w="115" w:type="dxa"/>
            </w:tcMar>
          </w:tcPr>
          <w:p w14:paraId="709EAF27"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 xml:space="preserve">good </w:t>
            </w:r>
            <w:r w:rsidRPr="008E6467">
              <w:rPr>
                <w:rFonts w:ascii="Times New Roman" w:eastAsia="Times New Roman" w:hAnsi="Times New Roman" w:cs="Times New Roman"/>
                <w:sz w:val="24"/>
                <w:szCs w:val="24"/>
              </w:rPr>
              <w:t xml:space="preserve">posture and physical poise. </w:t>
            </w:r>
          </w:p>
          <w:p w14:paraId="6A666205"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12B2527F" w14:textId="77777777" w:rsidR="00384004" w:rsidRPr="00ED13A8" w:rsidRDefault="00384004" w:rsidP="00076F1A">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Demonstration should include</w:t>
            </w:r>
          </w:p>
          <w:p w14:paraId="5E139831" w14:textId="77777777" w:rsidR="00384004" w:rsidRPr="00ED13A8" w:rsidRDefault="00384004">
            <w:pPr>
              <w:numPr>
                <w:ilvl w:val="0"/>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conducting oneself in a self-confident manner</w:t>
            </w:r>
          </w:p>
          <w:p w14:paraId="30C289A3" w14:textId="77777777" w:rsidR="00384004" w:rsidRPr="00ED13A8" w:rsidRDefault="00384004">
            <w:pPr>
              <w:numPr>
                <w:ilvl w:val="0"/>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using ergonomics (e.g., proper sitting and standing)</w:t>
            </w:r>
          </w:p>
          <w:p w14:paraId="3226F307" w14:textId="77777777" w:rsidR="00384004" w:rsidRPr="00ED13A8" w:rsidRDefault="00384004">
            <w:pPr>
              <w:numPr>
                <w:ilvl w:val="1"/>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using ergonomically designed implements</w:t>
            </w:r>
          </w:p>
          <w:p w14:paraId="1B4631F5" w14:textId="77777777" w:rsidR="00384004" w:rsidRPr="00ED13A8" w:rsidRDefault="00384004">
            <w:pPr>
              <w:numPr>
                <w:ilvl w:val="1"/>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keeping wrists in a straight or neutral position</w:t>
            </w:r>
          </w:p>
          <w:p w14:paraId="6EF73262" w14:textId="77777777" w:rsidR="00384004" w:rsidRPr="00ED13A8" w:rsidRDefault="00384004">
            <w:pPr>
              <w:numPr>
                <w:ilvl w:val="1"/>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keeping back and neck straight</w:t>
            </w:r>
          </w:p>
          <w:p w14:paraId="1C54C427" w14:textId="77777777" w:rsidR="00384004" w:rsidRPr="00ED13A8" w:rsidRDefault="00384004">
            <w:pPr>
              <w:numPr>
                <w:ilvl w:val="1"/>
                <w:numId w:val="7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adjusting the height of the client's chair.</w:t>
            </w:r>
          </w:p>
          <w:p w14:paraId="74CB5346"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7AF5CB08"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427ADAF5" w14:textId="77777777" w:rsidR="00384004" w:rsidRPr="00ED13A8" w:rsidRDefault="00384004">
            <w:pPr>
              <w:numPr>
                <w:ilvl w:val="0"/>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Why is good posture important?</w:t>
            </w:r>
          </w:p>
          <w:p w14:paraId="7E2EB5F4" w14:textId="77777777" w:rsidR="00384004" w:rsidRPr="00ED13A8" w:rsidRDefault="00384004">
            <w:pPr>
              <w:numPr>
                <w:ilvl w:val="0"/>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What consequences may arise from the </w:t>
            </w:r>
            <w:r>
              <w:rPr>
                <w:rFonts w:ascii="Times New Roman" w:eastAsia="Times New Roman" w:hAnsi="Times New Roman" w:cs="Times New Roman"/>
                <w:sz w:val="24"/>
                <w:szCs w:val="24"/>
              </w:rPr>
              <w:t>poor</w:t>
            </w:r>
            <w:r w:rsidRPr="00ED13A8">
              <w:rPr>
                <w:rFonts w:ascii="Times New Roman" w:eastAsia="Times New Roman" w:hAnsi="Times New Roman" w:cs="Times New Roman"/>
                <w:sz w:val="24"/>
                <w:szCs w:val="24"/>
              </w:rPr>
              <w:t xml:space="preserve"> posture?</w:t>
            </w:r>
          </w:p>
          <w:p w14:paraId="61074062" w14:textId="77777777" w:rsidR="00384004" w:rsidRPr="00ED13A8" w:rsidRDefault="00384004">
            <w:pPr>
              <w:numPr>
                <w:ilvl w:val="0"/>
                <w:numId w:val="7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Why is physical poise important when dealing with clients?</w:t>
            </w:r>
          </w:p>
          <w:p w14:paraId="37468F21"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28EDB1A4"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6E3DDB6C" w14:textId="77777777" w:rsidR="00384004" w:rsidRDefault="00384004">
            <w:pPr>
              <w:pStyle w:val="ListParagraph"/>
              <w:numPr>
                <w:ilvl w:val="1"/>
                <w:numId w:val="88"/>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5617A6AF" w14:textId="77777777" w:rsidR="00384004" w:rsidRDefault="00384004" w:rsidP="00076F1A">
            <w:pPr>
              <w:ind w:left="740" w:hanging="270"/>
              <w:rPr>
                <w:rFonts w:ascii="Times New Roman" w:hAnsi="Times New Roman" w:cs="Times New Roman"/>
                <w:color w:val="444444"/>
                <w:sz w:val="24"/>
                <w:szCs w:val="24"/>
              </w:rPr>
            </w:pPr>
            <w:r w:rsidRPr="009D6373">
              <w:rPr>
                <w:rFonts w:ascii="Times New Roman" w:hAnsi="Times New Roman" w:cs="Times New Roman"/>
                <w:color w:val="444444"/>
                <w:sz w:val="24"/>
                <w:szCs w:val="24"/>
              </w:rPr>
              <w:t>g. Professional ethics and practices</w:t>
            </w:r>
          </w:p>
          <w:p w14:paraId="64626981" w14:textId="77777777" w:rsidR="00384004" w:rsidRDefault="00384004" w:rsidP="00076F1A">
            <w:pPr>
              <w:ind w:left="470"/>
              <w:rPr>
                <w:rFonts w:ascii="Times New Roman" w:hAnsi="Times New Roman" w:cs="Times New Roman"/>
                <w:color w:val="444444"/>
                <w:sz w:val="24"/>
                <w:szCs w:val="24"/>
              </w:rPr>
            </w:pPr>
          </w:p>
          <w:p w14:paraId="41C4B373" w14:textId="2E766337" w:rsidR="00384004" w:rsidRPr="00076F1A" w:rsidRDefault="00384004">
            <w:pPr>
              <w:pStyle w:val="ListParagraph"/>
              <w:numPr>
                <w:ilvl w:val="0"/>
                <w:numId w:val="146"/>
              </w:numPr>
              <w:rPr>
                <w:rFonts w:ascii="Times New Roman" w:eastAsia="Times New Roman" w:hAnsi="Times New Roman" w:cs="Times New Roman"/>
                <w:sz w:val="24"/>
                <w:szCs w:val="24"/>
              </w:rPr>
            </w:pPr>
            <w:r w:rsidRPr="00076F1A">
              <w:rPr>
                <w:rFonts w:ascii="Times New Roman" w:hAnsi="Times New Roman" w:cs="Times New Roman"/>
                <w:color w:val="444444"/>
                <w:sz w:val="24"/>
                <w:szCs w:val="24"/>
              </w:rPr>
              <w:t>Exam Domain I.B</w:t>
            </w:r>
          </w:p>
        </w:tc>
        <w:tc>
          <w:tcPr>
            <w:tcW w:w="675" w:type="pct"/>
          </w:tcPr>
          <w:p w14:paraId="09DDA548"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Job Demo A</w:t>
            </w:r>
          </w:p>
          <w:p w14:paraId="171A6B0A" w14:textId="77777777" w:rsidR="00384004" w:rsidRPr="00384004" w:rsidRDefault="00384004" w:rsidP="00384004">
            <w:pPr>
              <w:rPr>
                <w:rFonts w:ascii="Times New Roman" w:hAnsi="Times New Roman" w:cs="Times New Roman"/>
                <w:color w:val="444444"/>
                <w:sz w:val="24"/>
                <w:szCs w:val="24"/>
              </w:rPr>
            </w:pPr>
          </w:p>
          <w:p w14:paraId="6B8914BB"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Occupational Health</w:t>
            </w:r>
          </w:p>
          <w:p w14:paraId="04ED2952"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and Safety Scrapbook</w:t>
            </w:r>
          </w:p>
          <w:p w14:paraId="1956EB1C" w14:textId="77777777" w:rsidR="00384004" w:rsidRPr="00384004" w:rsidRDefault="00384004" w:rsidP="00384004">
            <w:pPr>
              <w:rPr>
                <w:rFonts w:ascii="Times New Roman" w:hAnsi="Times New Roman" w:cs="Times New Roman"/>
                <w:color w:val="444444"/>
                <w:sz w:val="24"/>
                <w:szCs w:val="24"/>
              </w:rPr>
            </w:pPr>
          </w:p>
          <w:p w14:paraId="36864D1E"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Occupational</w:t>
            </w:r>
          </w:p>
          <w:p w14:paraId="25DF43E9" w14:textId="5949375D"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Scrapbook</w:t>
            </w:r>
          </w:p>
        </w:tc>
      </w:tr>
      <w:tr w:rsidR="00384004" w:rsidRPr="009C4A1C" w14:paraId="69EE095E" w14:textId="013D18DD" w:rsidTr="00384004">
        <w:tc>
          <w:tcPr>
            <w:tcW w:w="167" w:type="pct"/>
            <w:shd w:val="clear" w:color="auto" w:fill="FFFFFF" w:themeFill="background1"/>
          </w:tcPr>
          <w:p w14:paraId="1DF56905" w14:textId="0EC8F74C"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85" w:type="pct"/>
            <w:shd w:val="clear" w:color="auto" w:fill="FFFFFF" w:themeFill="background1"/>
            <w:tcMar>
              <w:top w:w="43" w:type="dxa"/>
              <w:left w:w="115" w:type="dxa"/>
              <w:bottom w:w="43" w:type="dxa"/>
              <w:right w:w="115" w:type="dxa"/>
            </w:tcMar>
          </w:tcPr>
          <w:p w14:paraId="4EC3C892" w14:textId="77777777" w:rsidR="00384004" w:rsidRDefault="00384004" w:rsidP="00076F1A">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Follow practices and procedures related to workplace ethics. </w:t>
            </w:r>
          </w:p>
          <w:p w14:paraId="6ACA9538"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47F25817" w14:textId="77777777" w:rsidR="00384004" w:rsidRPr="00ED13A8" w:rsidRDefault="00384004" w:rsidP="00076F1A">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Following practices and procedures should include</w:t>
            </w:r>
          </w:p>
          <w:p w14:paraId="372A3609" w14:textId="32791C14" w:rsidR="00384004" w:rsidRPr="00ED13A8" w:rsidRDefault="00384004">
            <w:pPr>
              <w:numPr>
                <w:ilvl w:val="0"/>
                <w:numId w:val="7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demonstrating professional standards of conduct when working with others in </w:t>
            </w:r>
            <w:r>
              <w:rPr>
                <w:rFonts w:ascii="Times New Roman" w:eastAsia="Times New Roman" w:hAnsi="Times New Roman" w:cs="Times New Roman"/>
                <w:sz w:val="24"/>
                <w:szCs w:val="24"/>
              </w:rPr>
              <w:t xml:space="preserve">the </w:t>
            </w:r>
            <w:r w:rsidRPr="00ED13A8">
              <w:rPr>
                <w:rFonts w:ascii="Times New Roman" w:eastAsia="Times New Roman" w:hAnsi="Times New Roman" w:cs="Times New Roman"/>
                <w:sz w:val="24"/>
                <w:szCs w:val="24"/>
              </w:rPr>
              <w:t>classroom and salon settings</w:t>
            </w:r>
          </w:p>
          <w:p w14:paraId="6967BC47" w14:textId="77777777" w:rsidR="00384004" w:rsidRPr="00ED13A8" w:rsidRDefault="00384004">
            <w:pPr>
              <w:numPr>
                <w:ilvl w:val="0"/>
                <w:numId w:val="7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displaying integrity, honesty, and </w:t>
            </w:r>
            <w:r>
              <w:rPr>
                <w:rFonts w:ascii="Times New Roman" w:eastAsia="Times New Roman" w:hAnsi="Times New Roman" w:cs="Times New Roman"/>
                <w:sz w:val="24"/>
                <w:szCs w:val="24"/>
              </w:rPr>
              <w:t>respect</w:t>
            </w:r>
            <w:r w:rsidRPr="00ED13A8">
              <w:rPr>
                <w:rFonts w:ascii="Times New Roman" w:eastAsia="Times New Roman" w:hAnsi="Times New Roman" w:cs="Times New Roman"/>
                <w:sz w:val="24"/>
                <w:szCs w:val="24"/>
              </w:rPr>
              <w:t xml:space="preserve"> at all times while interacting with others.</w:t>
            </w:r>
          </w:p>
          <w:p w14:paraId="78CB6C38"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4BAED4CC"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D266A42" w14:textId="77777777" w:rsidR="00384004" w:rsidRPr="00ED13A8" w:rsidRDefault="00384004">
            <w:pPr>
              <w:numPr>
                <w:ilvl w:val="0"/>
                <w:numId w:val="76"/>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Why </w:t>
            </w:r>
            <w:r>
              <w:rPr>
                <w:rFonts w:ascii="Times New Roman" w:eastAsia="Times New Roman" w:hAnsi="Times New Roman" w:cs="Times New Roman"/>
                <w:sz w:val="24"/>
                <w:szCs w:val="24"/>
              </w:rPr>
              <w:t>is</w:t>
            </w:r>
            <w:r w:rsidRPr="00ED13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ED13A8">
              <w:rPr>
                <w:rFonts w:ascii="Times New Roman" w:eastAsia="Times New Roman" w:hAnsi="Times New Roman" w:cs="Times New Roman"/>
                <w:sz w:val="24"/>
                <w:szCs w:val="24"/>
              </w:rPr>
              <w:t>good work ethic important to career success?</w:t>
            </w:r>
          </w:p>
          <w:p w14:paraId="15C718C8" w14:textId="77777777" w:rsidR="00384004" w:rsidRPr="00ED13A8" w:rsidRDefault="00384004">
            <w:pPr>
              <w:numPr>
                <w:ilvl w:val="0"/>
                <w:numId w:val="76"/>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What consequences may arise from an employee's lack of integrity and honesty? </w:t>
            </w:r>
          </w:p>
          <w:p w14:paraId="2F038952"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35B7D4B3" w14:textId="120E69FB" w:rsidR="00384004" w:rsidRPr="009C4A1C" w:rsidRDefault="00384004" w:rsidP="00076F1A">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12.LU</w:t>
            </w:r>
          </w:p>
        </w:tc>
        <w:tc>
          <w:tcPr>
            <w:tcW w:w="676" w:type="pct"/>
          </w:tcPr>
          <w:p w14:paraId="4E0473EF" w14:textId="77777777" w:rsidR="00384004" w:rsidRDefault="00384004">
            <w:pPr>
              <w:pStyle w:val="ListParagraph"/>
              <w:numPr>
                <w:ilvl w:val="1"/>
                <w:numId w:val="89"/>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1BE0890B" w14:textId="77777777" w:rsidR="00384004" w:rsidRDefault="00384004" w:rsidP="00076F1A">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0FF63015" w14:textId="77777777" w:rsidR="00384004" w:rsidRDefault="00384004" w:rsidP="00076F1A">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68679C8F" w14:textId="729F5B3C" w:rsidR="00384004" w:rsidRPr="009C4A1C" w:rsidRDefault="00384004" w:rsidP="00076F1A">
            <w:pPr>
              <w:ind w:left="470"/>
              <w:rPr>
                <w:rFonts w:ascii="Times New Roman" w:eastAsia="Times New Roman" w:hAnsi="Times New Roman" w:cs="Times New Roman"/>
                <w:sz w:val="24"/>
                <w:szCs w:val="24"/>
              </w:rPr>
            </w:pPr>
            <w:r w:rsidRPr="009D6373">
              <w:rPr>
                <w:rFonts w:ascii="Times New Roman" w:hAnsi="Times New Roman" w:cs="Times New Roman"/>
                <w:color w:val="444444"/>
                <w:sz w:val="24"/>
                <w:szCs w:val="24"/>
              </w:rPr>
              <w:t>g. Professional ethics and practices</w:t>
            </w:r>
          </w:p>
        </w:tc>
        <w:tc>
          <w:tcPr>
            <w:tcW w:w="675" w:type="pct"/>
          </w:tcPr>
          <w:p w14:paraId="3C415B6E"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Job Demo A</w:t>
            </w:r>
          </w:p>
          <w:p w14:paraId="325D5C7C" w14:textId="77777777" w:rsidR="00384004" w:rsidRPr="00384004" w:rsidRDefault="00384004" w:rsidP="00384004">
            <w:pPr>
              <w:rPr>
                <w:rFonts w:ascii="Times New Roman" w:hAnsi="Times New Roman" w:cs="Times New Roman"/>
                <w:color w:val="444444"/>
                <w:sz w:val="24"/>
                <w:szCs w:val="24"/>
              </w:rPr>
            </w:pPr>
          </w:p>
          <w:p w14:paraId="42B1CC80"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Occupational</w:t>
            </w:r>
          </w:p>
          <w:p w14:paraId="1FEF9A3F" w14:textId="39FF20F8"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Scrapbook</w:t>
            </w:r>
          </w:p>
        </w:tc>
      </w:tr>
      <w:tr w:rsidR="00384004" w:rsidRPr="009C4A1C" w14:paraId="52B8AA63" w14:textId="45FD3310" w:rsidTr="00384004">
        <w:tc>
          <w:tcPr>
            <w:tcW w:w="167" w:type="pct"/>
            <w:shd w:val="clear" w:color="auto" w:fill="FFFFFF" w:themeFill="background1"/>
          </w:tcPr>
          <w:p w14:paraId="76A16C3E" w14:textId="4B74715D"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85" w:type="pct"/>
            <w:shd w:val="clear" w:color="auto" w:fill="FFFFFF" w:themeFill="background1"/>
            <w:tcMar>
              <w:top w:w="43" w:type="dxa"/>
              <w:left w:w="115" w:type="dxa"/>
              <w:bottom w:w="43" w:type="dxa"/>
              <w:right w:w="115" w:type="dxa"/>
            </w:tcMar>
          </w:tcPr>
          <w:p w14:paraId="29C280A9" w14:textId="4D2DE370"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the ability to perform state board skills in the allotted time.</w:t>
            </w:r>
          </w:p>
        </w:tc>
        <w:tc>
          <w:tcPr>
            <w:tcW w:w="971" w:type="pct"/>
          </w:tcPr>
          <w:p w14:paraId="747B13AE" w14:textId="77777777" w:rsidR="00384004" w:rsidRPr="00A155F9" w:rsidRDefault="00384004" w:rsidP="00076F1A">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Demonstration should include finishing each state board skill in the allotted time. </w:t>
            </w:r>
            <w:r w:rsidRPr="00A155F9">
              <w:rPr>
                <w:rFonts w:ascii="Times New Roman" w:eastAsia="Times New Roman" w:hAnsi="Times New Roman" w:cs="Times New Roman"/>
                <w:b/>
                <w:bCs/>
                <w:sz w:val="24"/>
                <w:szCs w:val="24"/>
              </w:rPr>
              <w:t>Teacher Resources:</w:t>
            </w:r>
          </w:p>
          <w:p w14:paraId="30AEEBCE" w14:textId="77777777" w:rsidR="00384004" w:rsidRPr="00A155F9" w:rsidRDefault="00384004">
            <w:pPr>
              <w:numPr>
                <w:ilvl w:val="0"/>
                <w:numId w:val="141"/>
              </w:numPr>
              <w:spacing w:before="100" w:beforeAutospacing="1" w:after="100" w:afterAutospacing="1"/>
              <w:rPr>
                <w:rFonts w:ascii="Times New Roman" w:eastAsia="Times New Roman" w:hAnsi="Times New Roman" w:cs="Times New Roman"/>
                <w:sz w:val="24"/>
                <w:szCs w:val="24"/>
              </w:rPr>
            </w:pPr>
            <w:hyperlink r:id="rId18" w:history="1">
              <w:r w:rsidRPr="00A155F9">
                <w:rPr>
                  <w:rStyle w:val="Hyperlink"/>
                  <w:rFonts w:ascii="Times New Roman" w:eastAsia="Times New Roman" w:hAnsi="Times New Roman" w:cs="Times New Roman"/>
                  <w:sz w:val="24"/>
                  <w:szCs w:val="24"/>
                </w:rPr>
                <w:t>18VAC41-20-210. Curriculum requirements</w:t>
              </w:r>
            </w:hyperlink>
          </w:p>
          <w:p w14:paraId="4198FF66" w14:textId="77777777" w:rsidR="00384004" w:rsidRPr="00F450E6" w:rsidRDefault="00384004">
            <w:pPr>
              <w:pStyle w:val="ListParagraph"/>
              <w:numPr>
                <w:ilvl w:val="0"/>
                <w:numId w:val="141"/>
              </w:numPr>
              <w:spacing w:before="100" w:beforeAutospacing="1" w:after="100" w:afterAutospacing="1"/>
              <w:rPr>
                <w:rFonts w:ascii="Times New Roman" w:eastAsia="Times New Roman" w:hAnsi="Times New Roman" w:cs="Times New Roman"/>
                <w:sz w:val="24"/>
                <w:szCs w:val="24"/>
              </w:rPr>
            </w:pPr>
            <w:hyperlink r:id="rId19" w:history="1">
              <w:r w:rsidRPr="001A1E09">
                <w:rPr>
                  <w:rStyle w:val="Hyperlink"/>
                  <w:rFonts w:ascii="Times New Roman" w:eastAsia="Times New Roman" w:hAnsi="Times New Roman" w:cs="Times New Roman"/>
                  <w:sz w:val="24"/>
                  <w:szCs w:val="24"/>
                </w:rPr>
                <w:t>Virginia Department of Professional and Occupational Regulation Board for Barbers and Cosmetology Candidate Information Bulletin</w:t>
              </w:r>
            </w:hyperlink>
          </w:p>
          <w:p w14:paraId="25CE89DF"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258AC36C" w14:textId="77777777" w:rsidR="00384004" w:rsidRPr="0084059C" w:rsidRDefault="00384004" w:rsidP="00076F1A">
            <w:pPr>
              <w:spacing w:before="100" w:beforeAutospacing="1" w:after="100" w:afterAutospacing="1"/>
              <w:rPr>
                <w:rFonts w:ascii="Times New Roman" w:eastAsia="Times New Roman" w:hAnsi="Times New Roman" w:cs="Times New Roman"/>
                <w:b/>
                <w:bCs/>
                <w:sz w:val="24"/>
                <w:szCs w:val="24"/>
              </w:rPr>
            </w:pPr>
            <w:r w:rsidRPr="00F450E6">
              <w:rPr>
                <w:rFonts w:ascii="Times New Roman" w:eastAsia="Times New Roman" w:hAnsi="Times New Roman" w:cs="Times New Roman"/>
                <w:b/>
                <w:bCs/>
                <w:sz w:val="24"/>
                <w:szCs w:val="24"/>
              </w:rPr>
              <w:t>Process/Skill Questions:</w:t>
            </w:r>
          </w:p>
          <w:p w14:paraId="24B0B5B3" w14:textId="77777777" w:rsidR="00384004" w:rsidRDefault="00384004">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What is the purpose of being able to perform state board skills in an allotted time?</w:t>
            </w:r>
          </w:p>
          <w:p w14:paraId="7F8BE582" w14:textId="6F121B5D" w:rsidR="00384004" w:rsidRPr="00076F1A" w:rsidRDefault="00384004">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What skills must be demonstrated in the practical exam?</w:t>
            </w:r>
          </w:p>
        </w:tc>
        <w:tc>
          <w:tcPr>
            <w:tcW w:w="788" w:type="pct"/>
          </w:tcPr>
          <w:p w14:paraId="34F0A097" w14:textId="6766AA61" w:rsidR="00384004" w:rsidRPr="009C4A1C" w:rsidRDefault="00384004" w:rsidP="00076F1A">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12.C, 12.LU</w:t>
            </w:r>
          </w:p>
        </w:tc>
        <w:tc>
          <w:tcPr>
            <w:tcW w:w="676" w:type="pct"/>
          </w:tcPr>
          <w:p w14:paraId="68A33E7A" w14:textId="77777777" w:rsidR="00384004" w:rsidRDefault="00384004">
            <w:pPr>
              <w:pStyle w:val="ListParagraph"/>
              <w:numPr>
                <w:ilvl w:val="1"/>
                <w:numId w:val="90"/>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59A0B618" w14:textId="77777777" w:rsidR="00384004" w:rsidRDefault="00384004" w:rsidP="00076F1A">
            <w:pPr>
              <w:ind w:left="470"/>
              <w:rPr>
                <w:rFonts w:ascii="Times New Roman" w:hAnsi="Times New Roman" w:cs="Times New Roman"/>
                <w:color w:val="444444"/>
                <w:sz w:val="24"/>
                <w:szCs w:val="24"/>
              </w:rPr>
            </w:pPr>
            <w:r>
              <w:rPr>
                <w:rFonts w:ascii="Times New Roman" w:hAnsi="Times New Roman" w:cs="Times New Roman"/>
                <w:color w:val="444444"/>
                <w:sz w:val="24"/>
                <w:szCs w:val="24"/>
              </w:rPr>
              <w:t>a. School policies</w:t>
            </w:r>
          </w:p>
          <w:p w14:paraId="0E4D9E25" w14:textId="77777777" w:rsidR="00384004" w:rsidRPr="009C4A1C" w:rsidRDefault="00384004" w:rsidP="00076F1A">
            <w:pPr>
              <w:rPr>
                <w:rFonts w:ascii="Times New Roman" w:eastAsia="Times New Roman" w:hAnsi="Times New Roman" w:cs="Times New Roman"/>
                <w:sz w:val="24"/>
                <w:szCs w:val="24"/>
              </w:rPr>
            </w:pPr>
          </w:p>
        </w:tc>
        <w:tc>
          <w:tcPr>
            <w:tcW w:w="675" w:type="pct"/>
          </w:tcPr>
          <w:p w14:paraId="57466A47"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Job Demo A</w:t>
            </w:r>
          </w:p>
          <w:p w14:paraId="4368131D" w14:textId="77777777" w:rsidR="00384004" w:rsidRPr="00384004" w:rsidRDefault="00384004" w:rsidP="00384004">
            <w:pPr>
              <w:rPr>
                <w:rFonts w:ascii="Times New Roman" w:hAnsi="Times New Roman" w:cs="Times New Roman"/>
                <w:color w:val="444444"/>
                <w:sz w:val="24"/>
                <w:szCs w:val="24"/>
              </w:rPr>
            </w:pPr>
          </w:p>
          <w:p w14:paraId="0AB219E7"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Occupational</w:t>
            </w:r>
          </w:p>
          <w:p w14:paraId="6D9868A4"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Scrapbook</w:t>
            </w:r>
          </w:p>
          <w:p w14:paraId="0AF33E7D" w14:textId="77777777" w:rsidR="00384004" w:rsidRPr="00384004" w:rsidRDefault="00384004" w:rsidP="00384004">
            <w:pPr>
              <w:rPr>
                <w:rFonts w:ascii="Times New Roman" w:hAnsi="Times New Roman" w:cs="Times New Roman"/>
                <w:color w:val="444444"/>
                <w:sz w:val="24"/>
                <w:szCs w:val="24"/>
              </w:rPr>
            </w:pPr>
          </w:p>
          <w:p w14:paraId="30B0EBE5"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Cosmetology</w:t>
            </w:r>
          </w:p>
          <w:p w14:paraId="0E5689A9" w14:textId="77777777"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Competition</w:t>
            </w:r>
          </w:p>
          <w:p w14:paraId="28EBC73A" w14:textId="77777777" w:rsidR="00384004" w:rsidRPr="00384004" w:rsidRDefault="00384004" w:rsidP="00384004">
            <w:pPr>
              <w:rPr>
                <w:rFonts w:ascii="Times New Roman" w:hAnsi="Times New Roman" w:cs="Times New Roman"/>
                <w:color w:val="444444"/>
                <w:sz w:val="24"/>
                <w:szCs w:val="24"/>
              </w:rPr>
            </w:pPr>
          </w:p>
          <w:p w14:paraId="1D9CB96E" w14:textId="7846C3B3" w:rsidR="00384004" w:rsidRPr="00384004" w:rsidRDefault="00384004" w:rsidP="00384004">
            <w:pPr>
              <w:rPr>
                <w:rFonts w:ascii="Times New Roman" w:hAnsi="Times New Roman" w:cs="Times New Roman"/>
                <w:color w:val="444444"/>
                <w:sz w:val="24"/>
                <w:szCs w:val="24"/>
              </w:rPr>
            </w:pPr>
            <w:r w:rsidRPr="00384004">
              <w:rPr>
                <w:rFonts w:ascii="Times New Roman" w:hAnsi="Times New Roman" w:cs="Times New Roman"/>
                <w:color w:val="444444"/>
                <w:sz w:val="24"/>
                <w:szCs w:val="24"/>
              </w:rPr>
              <w:t>CTE Educator</w:t>
            </w:r>
          </w:p>
        </w:tc>
      </w:tr>
      <w:tr w:rsidR="00384004" w:rsidRPr="009C4A1C" w14:paraId="654F82FD" w14:textId="20826D35" w:rsidTr="00384004">
        <w:tc>
          <w:tcPr>
            <w:tcW w:w="167" w:type="pct"/>
            <w:shd w:val="clear" w:color="auto" w:fill="D0CECE" w:themeFill="background2" w:themeFillShade="E6"/>
          </w:tcPr>
          <w:p w14:paraId="09A291C3" w14:textId="77777777" w:rsidR="00384004" w:rsidRPr="009C4A1C" w:rsidRDefault="00384004" w:rsidP="00076F1A">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3CBEA6E1" w14:textId="72470BE6" w:rsidR="00384004" w:rsidRPr="009C4A1C" w:rsidRDefault="00384004" w:rsidP="00076F1A">
            <w:pPr>
              <w:rPr>
                <w:rFonts w:ascii="Times New Roman" w:eastAsia="Times New Roman" w:hAnsi="Times New Roman" w:cs="Times New Roman"/>
                <w:sz w:val="24"/>
                <w:szCs w:val="24"/>
              </w:rPr>
            </w:pPr>
            <w:r w:rsidRPr="0058471D">
              <w:rPr>
                <w:rFonts w:ascii="Times New Roman" w:eastAsia="Times New Roman" w:hAnsi="Times New Roman" w:cs="Times New Roman"/>
                <w:b/>
                <w:bCs/>
                <w:sz w:val="24"/>
                <w:szCs w:val="24"/>
              </w:rPr>
              <w:t>Gathering Client History</w:t>
            </w:r>
          </w:p>
        </w:tc>
        <w:tc>
          <w:tcPr>
            <w:tcW w:w="971" w:type="pct"/>
            <w:shd w:val="clear" w:color="auto" w:fill="D0CECE" w:themeFill="background2" w:themeFillShade="E6"/>
          </w:tcPr>
          <w:p w14:paraId="7914D2B0" w14:textId="77777777" w:rsidR="00384004" w:rsidRPr="00076F1A" w:rsidRDefault="00384004" w:rsidP="00076F1A"/>
        </w:tc>
        <w:tc>
          <w:tcPr>
            <w:tcW w:w="938" w:type="pct"/>
            <w:shd w:val="clear" w:color="auto" w:fill="D0CECE" w:themeFill="background2" w:themeFillShade="E6"/>
            <w:vAlign w:val="center"/>
          </w:tcPr>
          <w:p w14:paraId="2EE398AF" w14:textId="77777777" w:rsidR="00384004" w:rsidRPr="00B91F82" w:rsidRDefault="00384004" w:rsidP="00076F1A">
            <w:pPr>
              <w:rPr>
                <w:rFonts w:ascii="Times New Roman" w:eastAsia="Times New Roman" w:hAnsi="Times New Roman" w:cs="Times New Roman"/>
                <w:sz w:val="24"/>
                <w:szCs w:val="24"/>
              </w:rPr>
            </w:pPr>
          </w:p>
        </w:tc>
        <w:tc>
          <w:tcPr>
            <w:tcW w:w="788" w:type="pct"/>
            <w:shd w:val="clear" w:color="auto" w:fill="D0CECE" w:themeFill="background2" w:themeFillShade="E6"/>
          </w:tcPr>
          <w:p w14:paraId="6C653708" w14:textId="77777777" w:rsidR="00384004" w:rsidRPr="009C4A1C" w:rsidRDefault="00384004" w:rsidP="00076F1A">
            <w:pPr>
              <w:rPr>
                <w:rFonts w:ascii="Times New Roman" w:eastAsia="Times New Roman" w:hAnsi="Times New Roman" w:cs="Times New Roman"/>
                <w:sz w:val="24"/>
                <w:szCs w:val="24"/>
              </w:rPr>
            </w:pPr>
          </w:p>
        </w:tc>
        <w:tc>
          <w:tcPr>
            <w:tcW w:w="676" w:type="pct"/>
            <w:shd w:val="clear" w:color="auto" w:fill="D0CECE" w:themeFill="background2" w:themeFillShade="E6"/>
          </w:tcPr>
          <w:p w14:paraId="01FD165C" w14:textId="77777777" w:rsidR="00384004" w:rsidRPr="009C4A1C" w:rsidRDefault="00384004" w:rsidP="00076F1A">
            <w:pPr>
              <w:rPr>
                <w:rFonts w:ascii="Times New Roman" w:eastAsia="Times New Roman" w:hAnsi="Times New Roman" w:cs="Times New Roman"/>
                <w:sz w:val="24"/>
                <w:szCs w:val="24"/>
              </w:rPr>
            </w:pPr>
          </w:p>
        </w:tc>
        <w:tc>
          <w:tcPr>
            <w:tcW w:w="675" w:type="pct"/>
            <w:shd w:val="clear" w:color="auto" w:fill="D0CECE" w:themeFill="background2" w:themeFillShade="E6"/>
          </w:tcPr>
          <w:p w14:paraId="46A43F3A" w14:textId="77777777" w:rsidR="00384004" w:rsidRPr="009C4A1C" w:rsidRDefault="00384004" w:rsidP="00076F1A">
            <w:pPr>
              <w:rPr>
                <w:rFonts w:ascii="Times New Roman" w:eastAsia="Times New Roman" w:hAnsi="Times New Roman" w:cs="Times New Roman"/>
                <w:sz w:val="24"/>
                <w:szCs w:val="24"/>
              </w:rPr>
            </w:pPr>
          </w:p>
        </w:tc>
      </w:tr>
      <w:tr w:rsidR="00384004" w:rsidRPr="009C4A1C" w14:paraId="41568C65" w14:textId="261A7E05" w:rsidTr="00384004">
        <w:tc>
          <w:tcPr>
            <w:tcW w:w="167" w:type="pct"/>
            <w:shd w:val="clear" w:color="auto" w:fill="FFFFFF" w:themeFill="background1"/>
          </w:tcPr>
          <w:p w14:paraId="41928F27" w14:textId="142501B3"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85" w:type="pct"/>
            <w:shd w:val="clear" w:color="auto" w:fill="FFFFFF" w:themeFill="background1"/>
            <w:tcMar>
              <w:top w:w="43" w:type="dxa"/>
              <w:left w:w="115" w:type="dxa"/>
              <w:bottom w:w="43" w:type="dxa"/>
              <w:right w:w="115" w:type="dxa"/>
            </w:tcMar>
          </w:tcPr>
          <w:p w14:paraId="2E8AB498" w14:textId="6ABEDDF5"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Record</w:t>
            </w:r>
            <w:r w:rsidRPr="008E646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8E6467">
              <w:rPr>
                <w:rFonts w:ascii="Times New Roman" w:eastAsia="Times New Roman" w:hAnsi="Times New Roman" w:cs="Times New Roman"/>
                <w:sz w:val="24"/>
                <w:szCs w:val="24"/>
              </w:rPr>
              <w:t xml:space="preserve">client's personal </w:t>
            </w:r>
            <w:r>
              <w:rPr>
                <w:rFonts w:ascii="Times New Roman" w:eastAsia="Times New Roman" w:hAnsi="Times New Roman" w:cs="Times New Roman"/>
                <w:sz w:val="24"/>
                <w:szCs w:val="24"/>
              </w:rPr>
              <w:t xml:space="preserve">and medical </w:t>
            </w:r>
            <w:r w:rsidRPr="008E6467">
              <w:rPr>
                <w:rFonts w:ascii="Times New Roman" w:eastAsia="Times New Roman" w:hAnsi="Times New Roman" w:cs="Times New Roman"/>
                <w:sz w:val="24"/>
                <w:szCs w:val="24"/>
              </w:rPr>
              <w:t xml:space="preserve">information. </w:t>
            </w:r>
          </w:p>
        </w:tc>
        <w:tc>
          <w:tcPr>
            <w:tcW w:w="971" w:type="pct"/>
          </w:tcPr>
          <w:p w14:paraId="3755E71B" w14:textId="77777777" w:rsidR="00384004" w:rsidRPr="005E16F2" w:rsidRDefault="00384004" w:rsidP="00076F1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Recording</w:t>
            </w:r>
            <w:r w:rsidRPr="005E16F2">
              <w:rPr>
                <w:rFonts w:ascii="Times New Roman" w:eastAsia="Times New Roman" w:hAnsi="Times New Roman" w:cs="Times New Roman"/>
                <w:sz w:val="24"/>
                <w:szCs w:val="24"/>
              </w:rPr>
              <w:t xml:space="preserve"> should include</w:t>
            </w:r>
          </w:p>
          <w:p w14:paraId="758FCE3F" w14:textId="77777777" w:rsidR="00384004" w:rsidRPr="005E16F2" w:rsidRDefault="00384004">
            <w:pPr>
              <w:numPr>
                <w:ilvl w:val="0"/>
                <w:numId w:val="77"/>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client's name, address, email, and phone number</w:t>
            </w:r>
          </w:p>
          <w:p w14:paraId="28E8461E" w14:textId="77777777" w:rsidR="00384004" w:rsidRDefault="00384004">
            <w:pPr>
              <w:numPr>
                <w:ilvl w:val="0"/>
                <w:numId w:val="77"/>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client's lifestyle (e.g., athletic, professional consultant, daycare teacher, stay-at-home mom)</w:t>
            </w:r>
          </w:p>
          <w:p w14:paraId="71D6B0DB" w14:textId="77777777" w:rsidR="00384004" w:rsidRDefault="00384004">
            <w:pPr>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service history (e.g., box color, relaxers, keratin)</w:t>
            </w:r>
          </w:p>
          <w:p w14:paraId="544BB818" w14:textId="77777777" w:rsidR="00384004" w:rsidRPr="005E16F2" w:rsidRDefault="00384004">
            <w:pPr>
              <w:numPr>
                <w:ilvl w:val="0"/>
                <w:numId w:val="77"/>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history of skin allergies and reactions to products</w:t>
            </w:r>
          </w:p>
          <w:p w14:paraId="77E25857" w14:textId="77777777" w:rsidR="00384004" w:rsidRPr="005E16F2" w:rsidRDefault="00384004">
            <w:pPr>
              <w:numPr>
                <w:ilvl w:val="0"/>
                <w:numId w:val="77"/>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pertinent medical history (e.g., high blood pressure, allergies</w:t>
            </w:r>
            <w:r>
              <w:rPr>
                <w:rFonts w:ascii="Times New Roman" w:eastAsia="Times New Roman" w:hAnsi="Times New Roman" w:cs="Times New Roman"/>
                <w:sz w:val="24"/>
                <w:szCs w:val="24"/>
              </w:rPr>
              <w:t>, medication</w:t>
            </w:r>
            <w:r w:rsidRPr="005E16F2">
              <w:rPr>
                <w:rFonts w:ascii="Times New Roman" w:eastAsia="Times New Roman" w:hAnsi="Times New Roman" w:cs="Times New Roman"/>
                <w:sz w:val="24"/>
                <w:szCs w:val="24"/>
              </w:rPr>
              <w:t>).</w:t>
            </w:r>
          </w:p>
          <w:p w14:paraId="1A3EF480"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416409D3"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5D9C62F" w14:textId="77777777" w:rsidR="00384004" w:rsidRPr="005E16F2" w:rsidRDefault="00384004">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What should one do with the information that is gathered during the client's consultation?</w:t>
            </w:r>
          </w:p>
          <w:p w14:paraId="7E94CD71" w14:textId="77777777" w:rsidR="00384004" w:rsidRDefault="00384004">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record the results of the service?</w:t>
            </w:r>
          </w:p>
          <w:p w14:paraId="2D9A561F" w14:textId="77777777" w:rsidR="00384004" w:rsidRPr="005E16F2" w:rsidRDefault="00384004">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know the client's history of reactions to products?</w:t>
            </w:r>
          </w:p>
          <w:p w14:paraId="14E6B6A9" w14:textId="77777777" w:rsidR="00384004" w:rsidRPr="005E16F2" w:rsidRDefault="00384004">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necessary to know the client's medical history?</w:t>
            </w:r>
          </w:p>
          <w:p w14:paraId="71FA2B3D" w14:textId="77777777" w:rsidR="00384004" w:rsidRPr="00CB43C6" w:rsidRDefault="00384004">
            <w:pPr>
              <w:numPr>
                <w:ilvl w:val="0"/>
                <w:numId w:val="7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keep the information on the client's card in a secure location?</w:t>
            </w:r>
          </w:p>
          <w:p w14:paraId="7C369EB3"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56732ED0" w14:textId="2559A5B1" w:rsidR="00384004" w:rsidRPr="009C4A1C" w:rsidRDefault="00384004" w:rsidP="00076F1A">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11.W, 12.C, 12.LU,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12.W</w:t>
            </w:r>
          </w:p>
        </w:tc>
        <w:tc>
          <w:tcPr>
            <w:tcW w:w="676" w:type="pct"/>
          </w:tcPr>
          <w:p w14:paraId="7B364BBE" w14:textId="77777777" w:rsidR="00384004" w:rsidRDefault="00384004">
            <w:pPr>
              <w:pStyle w:val="ListParagraph"/>
              <w:numPr>
                <w:ilvl w:val="1"/>
                <w:numId w:val="91"/>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6D04AD0F" w14:textId="77777777" w:rsidR="00384004" w:rsidRDefault="00384004" w:rsidP="00076F1A">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67700E29" w14:textId="77777777" w:rsidR="00384004" w:rsidRDefault="00384004" w:rsidP="00076F1A">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50DC2285" w14:textId="77777777" w:rsidR="00384004" w:rsidRDefault="00384004" w:rsidP="00076F1A">
            <w:pPr>
              <w:ind w:left="740" w:hanging="270"/>
              <w:rPr>
                <w:rFonts w:ascii="Times New Roman" w:hAnsi="Times New Roman" w:cs="Times New Roman"/>
                <w:color w:val="444444"/>
                <w:sz w:val="24"/>
                <w:szCs w:val="24"/>
              </w:rPr>
            </w:pPr>
            <w:r w:rsidRPr="000B2C5B">
              <w:rPr>
                <w:rFonts w:ascii="Times New Roman" w:hAnsi="Times New Roman" w:cs="Times New Roman"/>
                <w:color w:val="444444"/>
                <w:sz w:val="24"/>
                <w:szCs w:val="24"/>
              </w:rPr>
              <w:t>g. Professional ethics and practices</w:t>
            </w:r>
          </w:p>
          <w:p w14:paraId="28252A2D" w14:textId="77777777" w:rsidR="00384004" w:rsidRDefault="00384004" w:rsidP="00076F1A">
            <w:pPr>
              <w:ind w:left="740" w:hanging="270"/>
              <w:rPr>
                <w:rFonts w:ascii="Times New Roman" w:hAnsi="Times New Roman" w:cs="Times New Roman"/>
                <w:color w:val="444444"/>
                <w:sz w:val="24"/>
                <w:szCs w:val="24"/>
              </w:rPr>
            </w:pPr>
          </w:p>
          <w:p w14:paraId="1BD7D016" w14:textId="34CFBC5E" w:rsidR="00384004" w:rsidRPr="00076F1A" w:rsidRDefault="00384004">
            <w:pPr>
              <w:pStyle w:val="ListParagraph"/>
              <w:numPr>
                <w:ilvl w:val="0"/>
                <w:numId w:val="14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 II.A</w:t>
            </w:r>
          </w:p>
        </w:tc>
        <w:tc>
          <w:tcPr>
            <w:tcW w:w="675" w:type="pct"/>
          </w:tcPr>
          <w:p w14:paraId="081A500D" w14:textId="77777777" w:rsidR="009B3541" w:rsidRPr="009B3541" w:rsidRDefault="009B3541" w:rsidP="009B3541">
            <w:pPr>
              <w:rPr>
                <w:rFonts w:ascii="Times New Roman" w:hAnsi="Times New Roman" w:cs="Times New Roman"/>
                <w:color w:val="444444"/>
                <w:sz w:val="24"/>
                <w:szCs w:val="24"/>
              </w:rPr>
            </w:pPr>
            <w:r w:rsidRPr="009B3541">
              <w:rPr>
                <w:rFonts w:ascii="Times New Roman" w:hAnsi="Times New Roman" w:cs="Times New Roman"/>
                <w:color w:val="444444"/>
                <w:sz w:val="24"/>
                <w:szCs w:val="24"/>
              </w:rPr>
              <w:t>Job Demo A</w:t>
            </w:r>
          </w:p>
          <w:p w14:paraId="747DBA77" w14:textId="77777777" w:rsidR="009B3541" w:rsidRPr="009B3541" w:rsidRDefault="009B3541" w:rsidP="009B3541">
            <w:pPr>
              <w:rPr>
                <w:rFonts w:ascii="Times New Roman" w:hAnsi="Times New Roman" w:cs="Times New Roman"/>
                <w:color w:val="444444"/>
                <w:sz w:val="24"/>
                <w:szCs w:val="24"/>
              </w:rPr>
            </w:pPr>
          </w:p>
          <w:p w14:paraId="16676CD5" w14:textId="77777777" w:rsidR="009B3541" w:rsidRPr="009B3541" w:rsidRDefault="009B3541" w:rsidP="009B3541">
            <w:pPr>
              <w:rPr>
                <w:rFonts w:ascii="Times New Roman" w:hAnsi="Times New Roman" w:cs="Times New Roman"/>
                <w:color w:val="444444"/>
                <w:sz w:val="24"/>
                <w:szCs w:val="24"/>
              </w:rPr>
            </w:pPr>
            <w:r w:rsidRPr="009B3541">
              <w:rPr>
                <w:rFonts w:ascii="Times New Roman" w:hAnsi="Times New Roman" w:cs="Times New Roman"/>
                <w:color w:val="444444"/>
                <w:sz w:val="24"/>
                <w:szCs w:val="24"/>
              </w:rPr>
              <w:t>Occupational</w:t>
            </w:r>
          </w:p>
          <w:p w14:paraId="61615982" w14:textId="18C6D5C3" w:rsidR="00384004" w:rsidRPr="009B3541" w:rsidRDefault="009B3541" w:rsidP="009B3541">
            <w:pPr>
              <w:rPr>
                <w:rFonts w:ascii="Times New Roman" w:hAnsi="Times New Roman" w:cs="Times New Roman"/>
                <w:color w:val="444444"/>
                <w:sz w:val="24"/>
                <w:szCs w:val="24"/>
              </w:rPr>
            </w:pPr>
            <w:r w:rsidRPr="009B3541">
              <w:rPr>
                <w:rFonts w:ascii="Times New Roman" w:hAnsi="Times New Roman" w:cs="Times New Roman"/>
                <w:color w:val="444444"/>
                <w:sz w:val="24"/>
                <w:szCs w:val="24"/>
              </w:rPr>
              <w:t>Scrapbook</w:t>
            </w:r>
          </w:p>
        </w:tc>
      </w:tr>
      <w:tr w:rsidR="00384004" w:rsidRPr="009C4A1C" w14:paraId="6A8A41BA" w14:textId="6EB3CC4E" w:rsidTr="00384004">
        <w:tc>
          <w:tcPr>
            <w:tcW w:w="167" w:type="pct"/>
            <w:shd w:val="clear" w:color="auto" w:fill="FFFFFF" w:themeFill="background1"/>
          </w:tcPr>
          <w:p w14:paraId="295B6C16" w14:textId="302CC2C8" w:rsidR="00384004" w:rsidRPr="009C4A1C" w:rsidRDefault="00384004" w:rsidP="00526F75">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85" w:type="pct"/>
            <w:shd w:val="clear" w:color="auto" w:fill="FFFFFF" w:themeFill="background1"/>
            <w:tcMar>
              <w:top w:w="43" w:type="dxa"/>
              <w:left w:w="115" w:type="dxa"/>
              <w:bottom w:w="43" w:type="dxa"/>
              <w:right w:w="115" w:type="dxa"/>
            </w:tcMar>
          </w:tcPr>
          <w:p w14:paraId="46A78FCF" w14:textId="77777777" w:rsidR="00384004" w:rsidRDefault="00384004" w:rsidP="00526F75">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Summarize</w:t>
            </w:r>
            <w:r w:rsidRPr="005850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client's medical history to ensure </w:t>
            </w:r>
            <w:r>
              <w:rPr>
                <w:rFonts w:ascii="Times New Roman" w:eastAsia="Times New Roman" w:hAnsi="Times New Roman" w:cs="Times New Roman"/>
                <w:sz w:val="24"/>
                <w:szCs w:val="24"/>
              </w:rPr>
              <w:t xml:space="preserve">the client’s </w:t>
            </w:r>
            <w:r w:rsidRPr="00585017">
              <w:rPr>
                <w:rFonts w:ascii="Times New Roman" w:eastAsia="Times New Roman" w:hAnsi="Times New Roman" w:cs="Times New Roman"/>
                <w:sz w:val="24"/>
                <w:szCs w:val="24"/>
              </w:rPr>
              <w:t xml:space="preserve">health and safety. </w:t>
            </w:r>
          </w:p>
          <w:p w14:paraId="334E6235" w14:textId="77777777" w:rsidR="00384004" w:rsidRPr="009C4A1C" w:rsidRDefault="00384004" w:rsidP="00526F75">
            <w:pPr>
              <w:rPr>
                <w:rFonts w:ascii="Times New Roman" w:eastAsia="Times New Roman" w:hAnsi="Times New Roman" w:cs="Times New Roman"/>
                <w:sz w:val="24"/>
                <w:szCs w:val="24"/>
              </w:rPr>
            </w:pPr>
          </w:p>
        </w:tc>
        <w:tc>
          <w:tcPr>
            <w:tcW w:w="971" w:type="pct"/>
          </w:tcPr>
          <w:p w14:paraId="2544D663" w14:textId="77777777" w:rsidR="00384004" w:rsidRPr="00731677" w:rsidRDefault="00384004" w:rsidP="00526F75">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Summary should include</w:t>
            </w:r>
          </w:p>
          <w:p w14:paraId="5CE153CD" w14:textId="77777777" w:rsidR="00384004" w:rsidRPr="00731677" w:rsidRDefault="00384004">
            <w:pPr>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731677">
              <w:rPr>
                <w:rFonts w:ascii="Times New Roman" w:eastAsia="Times New Roman" w:hAnsi="Times New Roman" w:cs="Times New Roman"/>
                <w:sz w:val="24"/>
                <w:szCs w:val="24"/>
              </w:rPr>
              <w:t>history of skin sensitivities and reactions to skin care products</w:t>
            </w:r>
          </w:p>
          <w:p w14:paraId="4B58D662" w14:textId="77777777" w:rsidR="00384004" w:rsidRPr="00731677" w:rsidRDefault="00384004">
            <w:pPr>
              <w:numPr>
                <w:ilvl w:val="0"/>
                <w:numId w:val="7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pertinent medical history (e.g., high blood pressure, allergies, medications).</w:t>
            </w:r>
          </w:p>
          <w:p w14:paraId="611A5967" w14:textId="77777777" w:rsidR="00384004" w:rsidRPr="009C4A1C" w:rsidRDefault="00384004" w:rsidP="00526F75">
            <w:pPr>
              <w:shd w:val="clear" w:color="auto" w:fill="FFFFFF"/>
              <w:rPr>
                <w:rFonts w:ascii="Times New Roman" w:eastAsia="Times New Roman" w:hAnsi="Times New Roman" w:cs="Times New Roman"/>
                <w:sz w:val="24"/>
                <w:szCs w:val="24"/>
              </w:rPr>
            </w:pPr>
          </w:p>
        </w:tc>
        <w:tc>
          <w:tcPr>
            <w:tcW w:w="938" w:type="pct"/>
          </w:tcPr>
          <w:p w14:paraId="03DA0C19" w14:textId="77777777" w:rsidR="00384004" w:rsidRPr="007F0F72" w:rsidRDefault="00384004" w:rsidP="00526F7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F0EE050" w14:textId="77777777" w:rsidR="00384004" w:rsidRDefault="00384004">
            <w:pPr>
              <w:numPr>
                <w:ilvl w:val="0"/>
                <w:numId w:val="7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 ask about medications during the consultation?</w:t>
            </w:r>
          </w:p>
          <w:p w14:paraId="58C056F8" w14:textId="77777777" w:rsidR="00384004" w:rsidRPr="005E16F2" w:rsidRDefault="00384004">
            <w:pPr>
              <w:numPr>
                <w:ilvl w:val="0"/>
                <w:numId w:val="7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other questions would be asked when performing a chemical service?</w:t>
            </w:r>
          </w:p>
          <w:p w14:paraId="4AE4AF91" w14:textId="77777777" w:rsidR="00384004" w:rsidRPr="00B91F82" w:rsidRDefault="00384004" w:rsidP="00526F75">
            <w:pPr>
              <w:rPr>
                <w:rFonts w:ascii="Times New Roman" w:eastAsia="Times New Roman" w:hAnsi="Times New Roman" w:cs="Times New Roman"/>
                <w:sz w:val="24"/>
                <w:szCs w:val="24"/>
              </w:rPr>
            </w:pPr>
          </w:p>
        </w:tc>
        <w:tc>
          <w:tcPr>
            <w:tcW w:w="788" w:type="pct"/>
          </w:tcPr>
          <w:p w14:paraId="42301DC6" w14:textId="65D5563D" w:rsidR="00384004" w:rsidRPr="009C4A1C" w:rsidRDefault="00384004" w:rsidP="00526F75">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11.W, 12.C, 12.LU,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12.W</w:t>
            </w:r>
          </w:p>
        </w:tc>
        <w:tc>
          <w:tcPr>
            <w:tcW w:w="676" w:type="pct"/>
          </w:tcPr>
          <w:p w14:paraId="445A3C73" w14:textId="77777777" w:rsidR="00384004" w:rsidRDefault="00384004">
            <w:pPr>
              <w:pStyle w:val="ListParagraph"/>
              <w:numPr>
                <w:ilvl w:val="1"/>
                <w:numId w:val="92"/>
              </w:numPr>
              <w:ind w:left="50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54CDDCE5" w14:textId="77777777" w:rsidR="00384004" w:rsidRDefault="00384004" w:rsidP="00526F75">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78A02437" w14:textId="77777777" w:rsidR="00384004" w:rsidRDefault="00384004" w:rsidP="00526F75">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329A48D1" w14:textId="77777777" w:rsidR="00384004" w:rsidRDefault="00384004" w:rsidP="00526F75">
            <w:pPr>
              <w:ind w:left="740" w:hanging="270"/>
              <w:rPr>
                <w:rFonts w:ascii="Times New Roman" w:hAnsi="Times New Roman" w:cs="Times New Roman"/>
                <w:color w:val="444444"/>
                <w:sz w:val="24"/>
                <w:szCs w:val="24"/>
              </w:rPr>
            </w:pPr>
            <w:r w:rsidRPr="000B2C5B">
              <w:rPr>
                <w:rFonts w:ascii="Times New Roman" w:hAnsi="Times New Roman" w:cs="Times New Roman"/>
                <w:color w:val="444444"/>
                <w:sz w:val="24"/>
                <w:szCs w:val="24"/>
              </w:rPr>
              <w:t>g. Professional ethics and practices</w:t>
            </w:r>
          </w:p>
          <w:p w14:paraId="54F051CB" w14:textId="77777777" w:rsidR="00384004" w:rsidRDefault="00384004" w:rsidP="00526F75">
            <w:pPr>
              <w:ind w:left="740" w:hanging="270"/>
              <w:rPr>
                <w:rFonts w:ascii="Times New Roman" w:hAnsi="Times New Roman" w:cs="Times New Roman"/>
                <w:color w:val="444444"/>
                <w:sz w:val="24"/>
                <w:szCs w:val="24"/>
              </w:rPr>
            </w:pPr>
          </w:p>
          <w:p w14:paraId="4AF31570" w14:textId="63E8570F" w:rsidR="00384004" w:rsidRPr="00076F1A" w:rsidRDefault="00384004">
            <w:pPr>
              <w:pStyle w:val="ListParagraph"/>
              <w:numPr>
                <w:ilvl w:val="0"/>
                <w:numId w:val="14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 II.A</w:t>
            </w:r>
          </w:p>
        </w:tc>
        <w:tc>
          <w:tcPr>
            <w:tcW w:w="675" w:type="pct"/>
          </w:tcPr>
          <w:p w14:paraId="7E6348C2" w14:textId="77777777" w:rsidR="009B3541" w:rsidRPr="009B3541" w:rsidRDefault="009B3541" w:rsidP="009B3541">
            <w:pPr>
              <w:rPr>
                <w:rFonts w:ascii="Times New Roman" w:hAnsi="Times New Roman" w:cs="Times New Roman"/>
                <w:color w:val="444444"/>
                <w:sz w:val="24"/>
                <w:szCs w:val="24"/>
              </w:rPr>
            </w:pPr>
            <w:r w:rsidRPr="009B3541">
              <w:rPr>
                <w:rFonts w:ascii="Times New Roman" w:hAnsi="Times New Roman" w:cs="Times New Roman"/>
                <w:color w:val="444444"/>
                <w:sz w:val="24"/>
                <w:szCs w:val="24"/>
              </w:rPr>
              <w:t>Job Demo A</w:t>
            </w:r>
          </w:p>
          <w:p w14:paraId="41EB46E4" w14:textId="77777777" w:rsidR="009B3541" w:rsidRPr="009B3541" w:rsidRDefault="009B3541" w:rsidP="009B3541">
            <w:pPr>
              <w:rPr>
                <w:rFonts w:ascii="Times New Roman" w:hAnsi="Times New Roman" w:cs="Times New Roman"/>
                <w:color w:val="444444"/>
                <w:sz w:val="24"/>
                <w:szCs w:val="24"/>
              </w:rPr>
            </w:pPr>
          </w:p>
          <w:p w14:paraId="7A0B81F3" w14:textId="77777777" w:rsidR="009B3541" w:rsidRPr="009B3541" w:rsidRDefault="009B3541" w:rsidP="009B3541">
            <w:pPr>
              <w:rPr>
                <w:rFonts w:ascii="Times New Roman" w:hAnsi="Times New Roman" w:cs="Times New Roman"/>
                <w:color w:val="444444"/>
                <w:sz w:val="24"/>
                <w:szCs w:val="24"/>
              </w:rPr>
            </w:pPr>
            <w:r w:rsidRPr="009B3541">
              <w:rPr>
                <w:rFonts w:ascii="Times New Roman" w:hAnsi="Times New Roman" w:cs="Times New Roman"/>
                <w:color w:val="444444"/>
                <w:sz w:val="24"/>
                <w:szCs w:val="24"/>
              </w:rPr>
              <w:t>Occupational</w:t>
            </w:r>
          </w:p>
          <w:p w14:paraId="02B1C4C0" w14:textId="2685416A" w:rsidR="00384004" w:rsidRPr="009B3541" w:rsidRDefault="009B3541" w:rsidP="009B3541">
            <w:pPr>
              <w:rPr>
                <w:rFonts w:ascii="Times New Roman" w:hAnsi="Times New Roman" w:cs="Times New Roman"/>
                <w:color w:val="444444"/>
                <w:sz w:val="24"/>
                <w:szCs w:val="24"/>
              </w:rPr>
            </w:pPr>
            <w:r w:rsidRPr="009B3541">
              <w:rPr>
                <w:rFonts w:ascii="Times New Roman" w:hAnsi="Times New Roman" w:cs="Times New Roman"/>
                <w:color w:val="444444"/>
                <w:sz w:val="24"/>
                <w:szCs w:val="24"/>
              </w:rPr>
              <w:t>Scrapbook</w:t>
            </w:r>
          </w:p>
        </w:tc>
      </w:tr>
      <w:tr w:rsidR="00384004" w:rsidRPr="009C4A1C" w14:paraId="4B81CCB1" w14:textId="78D5A954" w:rsidTr="00384004">
        <w:tc>
          <w:tcPr>
            <w:tcW w:w="167" w:type="pct"/>
            <w:shd w:val="clear" w:color="auto" w:fill="FFFFFF" w:themeFill="background1"/>
          </w:tcPr>
          <w:p w14:paraId="20A5BF5C" w14:textId="59ED110F"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85" w:type="pct"/>
            <w:shd w:val="clear" w:color="auto" w:fill="FFFFFF" w:themeFill="background1"/>
            <w:tcMar>
              <w:top w:w="43" w:type="dxa"/>
              <w:left w:w="115" w:type="dxa"/>
              <w:bottom w:w="43" w:type="dxa"/>
              <w:right w:w="115" w:type="dxa"/>
            </w:tcMar>
          </w:tcPr>
          <w:p w14:paraId="76B45FC3" w14:textId="77777777" w:rsidR="00384004" w:rsidRDefault="00384004" w:rsidP="00076F1A">
            <w:pPr>
              <w:rPr>
                <w:rFonts w:ascii="Times New Roman" w:eastAsia="Times New Roman" w:hAnsi="Times New Roman" w:cs="Times New Roman"/>
                <w:sz w:val="24"/>
                <w:szCs w:val="24"/>
              </w:rPr>
            </w:pPr>
            <w:r w:rsidRPr="00140090">
              <w:rPr>
                <w:rFonts w:ascii="Times New Roman" w:eastAsia="Times New Roman" w:hAnsi="Times New Roman" w:cs="Times New Roman"/>
                <w:sz w:val="24"/>
                <w:szCs w:val="24"/>
              </w:rPr>
              <w:t xml:space="preserve">Inform </w:t>
            </w:r>
            <w:r>
              <w:rPr>
                <w:rFonts w:ascii="Times New Roman" w:eastAsia="Times New Roman" w:hAnsi="Times New Roman" w:cs="Times New Roman"/>
                <w:sz w:val="24"/>
                <w:szCs w:val="24"/>
              </w:rPr>
              <w:t xml:space="preserve">the </w:t>
            </w:r>
            <w:r w:rsidRPr="00140090">
              <w:rPr>
                <w:rFonts w:ascii="Times New Roman" w:eastAsia="Times New Roman" w:hAnsi="Times New Roman" w:cs="Times New Roman"/>
                <w:sz w:val="24"/>
                <w:szCs w:val="24"/>
              </w:rPr>
              <w:t xml:space="preserve">client of any irregular scalp conditions. </w:t>
            </w:r>
          </w:p>
          <w:p w14:paraId="11AAFB53"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00CAAA97" w14:textId="77777777" w:rsidR="00384004" w:rsidRPr="00731677" w:rsidRDefault="00384004" w:rsidP="00076F1A">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 xml:space="preserve">Informing </w:t>
            </w:r>
            <w:r>
              <w:rPr>
                <w:rFonts w:ascii="Times New Roman" w:eastAsia="Times New Roman" w:hAnsi="Times New Roman" w:cs="Times New Roman"/>
                <w:sz w:val="24"/>
                <w:szCs w:val="24"/>
              </w:rPr>
              <w:t xml:space="preserve">the </w:t>
            </w:r>
            <w:r w:rsidRPr="00731677">
              <w:rPr>
                <w:rFonts w:ascii="Times New Roman" w:eastAsia="Times New Roman" w:hAnsi="Times New Roman" w:cs="Times New Roman"/>
                <w:sz w:val="24"/>
                <w:szCs w:val="24"/>
              </w:rPr>
              <w:t>client should include</w:t>
            </w:r>
          </w:p>
          <w:p w14:paraId="79FF01F3" w14:textId="77777777" w:rsidR="00384004" w:rsidRPr="00731677" w:rsidRDefault="00384004">
            <w:pPr>
              <w:numPr>
                <w:ilvl w:val="0"/>
                <w:numId w:val="8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explaining irregular hair and scalp conditions</w:t>
            </w:r>
          </w:p>
          <w:p w14:paraId="46FAAFBA" w14:textId="77777777" w:rsidR="00384004" w:rsidRPr="00731677" w:rsidRDefault="00384004">
            <w:pPr>
              <w:numPr>
                <w:ilvl w:val="0"/>
                <w:numId w:val="8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determining what is treatable and non</w:t>
            </w:r>
            <w:r>
              <w:rPr>
                <w:rFonts w:ascii="Times New Roman" w:eastAsia="Times New Roman" w:hAnsi="Times New Roman" w:cs="Times New Roman"/>
                <w:sz w:val="24"/>
                <w:szCs w:val="24"/>
              </w:rPr>
              <w:t>-</w:t>
            </w:r>
            <w:r w:rsidRPr="00731677">
              <w:rPr>
                <w:rFonts w:ascii="Times New Roman" w:eastAsia="Times New Roman" w:hAnsi="Times New Roman" w:cs="Times New Roman"/>
                <w:sz w:val="24"/>
                <w:szCs w:val="24"/>
              </w:rPr>
              <w:t>treatable in the salon.</w:t>
            </w:r>
          </w:p>
          <w:p w14:paraId="67785CE4"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1A345FE5"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64F8831" w14:textId="77777777" w:rsidR="00384004" w:rsidRPr="005E16F2" w:rsidRDefault="00384004">
            <w:pPr>
              <w:numPr>
                <w:ilvl w:val="0"/>
                <w:numId w:val="82"/>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What are examples of treatable and non</w:t>
            </w:r>
            <w:r>
              <w:rPr>
                <w:rFonts w:ascii="Times New Roman" w:eastAsia="Times New Roman" w:hAnsi="Times New Roman" w:cs="Times New Roman"/>
                <w:sz w:val="24"/>
                <w:szCs w:val="24"/>
              </w:rPr>
              <w:t>-</w:t>
            </w:r>
            <w:r w:rsidRPr="005E16F2">
              <w:rPr>
                <w:rFonts w:ascii="Times New Roman" w:eastAsia="Times New Roman" w:hAnsi="Times New Roman" w:cs="Times New Roman"/>
                <w:sz w:val="24"/>
                <w:szCs w:val="24"/>
              </w:rPr>
              <w:t>treatable conditions?</w:t>
            </w:r>
          </w:p>
          <w:p w14:paraId="14289BE4" w14:textId="77777777" w:rsidR="00384004" w:rsidRPr="005E16F2" w:rsidRDefault="00384004">
            <w:pPr>
              <w:numPr>
                <w:ilvl w:val="0"/>
                <w:numId w:val="82"/>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How should the client be told of an irregular scalp condition?</w:t>
            </w:r>
          </w:p>
          <w:p w14:paraId="0F908A72"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371BF54E" w14:textId="74F1365E" w:rsidR="00384004" w:rsidRPr="009C4A1C" w:rsidRDefault="00384004" w:rsidP="00076F1A">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12.C, 12.LU</w:t>
            </w:r>
          </w:p>
        </w:tc>
        <w:tc>
          <w:tcPr>
            <w:tcW w:w="676" w:type="pct"/>
          </w:tcPr>
          <w:p w14:paraId="64BFAB5C" w14:textId="77777777" w:rsidR="00384004" w:rsidRDefault="00384004">
            <w:pPr>
              <w:pStyle w:val="ListParagraph"/>
              <w:numPr>
                <w:ilvl w:val="1"/>
                <w:numId w:val="93"/>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General sciences</w:t>
            </w:r>
          </w:p>
          <w:p w14:paraId="281DC1F7" w14:textId="77777777" w:rsidR="00384004" w:rsidRDefault="00384004">
            <w:pPr>
              <w:pStyle w:val="ListParagraph"/>
              <w:numPr>
                <w:ilvl w:val="1"/>
                <w:numId w:val="93"/>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18A6D688" w14:textId="77777777" w:rsidR="00384004" w:rsidRDefault="00384004">
            <w:pPr>
              <w:pStyle w:val="ListParagraph"/>
              <w:numPr>
                <w:ilvl w:val="1"/>
                <w:numId w:val="93"/>
              </w:numPr>
              <w:ind w:left="470"/>
              <w:rPr>
                <w:rFonts w:ascii="Times New Roman" w:eastAsia="Times New Roman" w:hAnsi="Times New Roman" w:cs="Times New Roman"/>
                <w:sz w:val="24"/>
                <w:szCs w:val="24"/>
              </w:rPr>
            </w:pPr>
            <w:r w:rsidRPr="00954AF0">
              <w:rPr>
                <w:rFonts w:ascii="Times New Roman" w:eastAsia="Times New Roman" w:hAnsi="Times New Roman" w:cs="Times New Roman"/>
                <w:sz w:val="24"/>
                <w:szCs w:val="24"/>
              </w:rPr>
              <w:t>Shampooing, rinsing, and scalp treatments for all hair types, including textured hair</w:t>
            </w:r>
          </w:p>
          <w:p w14:paraId="5380E2EA" w14:textId="77777777" w:rsidR="00384004" w:rsidRDefault="00384004">
            <w:pPr>
              <w:pStyle w:val="ListParagraph"/>
              <w:numPr>
                <w:ilvl w:val="2"/>
                <w:numId w:val="93"/>
              </w:numPr>
              <w:ind w:left="74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Client consultation and analysis</w:t>
            </w:r>
          </w:p>
          <w:p w14:paraId="128E1E1A" w14:textId="77777777" w:rsidR="00384004" w:rsidRDefault="00384004" w:rsidP="00076F1A">
            <w:pPr>
              <w:pStyle w:val="ListParagraph"/>
              <w:ind w:left="470"/>
              <w:rPr>
                <w:rFonts w:ascii="Times New Roman" w:eastAsia="Times New Roman" w:hAnsi="Times New Roman" w:cs="Times New Roman"/>
                <w:sz w:val="24"/>
                <w:szCs w:val="24"/>
              </w:rPr>
            </w:pPr>
          </w:p>
          <w:p w14:paraId="469E8C86" w14:textId="71257EEB" w:rsidR="00384004" w:rsidRPr="00076F1A" w:rsidRDefault="00384004">
            <w:pPr>
              <w:pStyle w:val="ListParagraph"/>
              <w:numPr>
                <w:ilvl w:val="0"/>
                <w:numId w:val="14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I.B, I.C, II.A, II.B, and II.C</w:t>
            </w:r>
          </w:p>
        </w:tc>
        <w:tc>
          <w:tcPr>
            <w:tcW w:w="675" w:type="pct"/>
          </w:tcPr>
          <w:p w14:paraId="37CDE278" w14:textId="265209E5"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063E6031" w14:textId="7075F62C" w:rsidTr="00384004">
        <w:tc>
          <w:tcPr>
            <w:tcW w:w="167" w:type="pct"/>
            <w:shd w:val="clear" w:color="auto" w:fill="D0CECE" w:themeFill="background2" w:themeFillShade="E6"/>
          </w:tcPr>
          <w:p w14:paraId="0A5CE8DA" w14:textId="77777777" w:rsidR="00384004" w:rsidRPr="009C4A1C" w:rsidRDefault="00384004" w:rsidP="00076F1A">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295DB788" w14:textId="587A84E6" w:rsidR="00384004" w:rsidRPr="009C4A1C" w:rsidRDefault="00384004" w:rsidP="00076F1A">
            <w:pPr>
              <w:rPr>
                <w:rFonts w:ascii="Times New Roman" w:eastAsia="Times New Roman" w:hAnsi="Times New Roman" w:cs="Times New Roman"/>
                <w:sz w:val="24"/>
                <w:szCs w:val="24"/>
              </w:rPr>
            </w:pPr>
            <w:r w:rsidRPr="00894968">
              <w:rPr>
                <w:rFonts w:ascii="Times New Roman" w:eastAsia="Times New Roman" w:hAnsi="Times New Roman" w:cs="Times New Roman"/>
                <w:b/>
                <w:bCs/>
                <w:sz w:val="24"/>
                <w:szCs w:val="24"/>
              </w:rPr>
              <w:t>Cutting Hair</w:t>
            </w:r>
          </w:p>
        </w:tc>
        <w:tc>
          <w:tcPr>
            <w:tcW w:w="971" w:type="pct"/>
            <w:shd w:val="clear" w:color="auto" w:fill="D0CECE" w:themeFill="background2" w:themeFillShade="E6"/>
          </w:tcPr>
          <w:p w14:paraId="0B56A910" w14:textId="77777777" w:rsidR="00384004" w:rsidRPr="00076F1A" w:rsidRDefault="00384004" w:rsidP="00076F1A"/>
        </w:tc>
        <w:tc>
          <w:tcPr>
            <w:tcW w:w="938" w:type="pct"/>
            <w:shd w:val="clear" w:color="auto" w:fill="D0CECE" w:themeFill="background2" w:themeFillShade="E6"/>
            <w:vAlign w:val="center"/>
          </w:tcPr>
          <w:p w14:paraId="16A07753" w14:textId="77777777" w:rsidR="00384004" w:rsidRPr="00B91F82" w:rsidRDefault="00384004" w:rsidP="00076F1A">
            <w:pPr>
              <w:rPr>
                <w:rFonts w:ascii="Times New Roman" w:eastAsia="Times New Roman" w:hAnsi="Times New Roman" w:cs="Times New Roman"/>
                <w:sz w:val="24"/>
                <w:szCs w:val="24"/>
              </w:rPr>
            </w:pPr>
          </w:p>
        </w:tc>
        <w:tc>
          <w:tcPr>
            <w:tcW w:w="788" w:type="pct"/>
            <w:shd w:val="clear" w:color="auto" w:fill="D0CECE" w:themeFill="background2" w:themeFillShade="E6"/>
          </w:tcPr>
          <w:p w14:paraId="250E5A95" w14:textId="77777777" w:rsidR="00384004" w:rsidRPr="009C4A1C" w:rsidRDefault="00384004" w:rsidP="00076F1A">
            <w:pPr>
              <w:rPr>
                <w:rFonts w:ascii="Times New Roman" w:eastAsia="Times New Roman" w:hAnsi="Times New Roman" w:cs="Times New Roman"/>
                <w:sz w:val="24"/>
                <w:szCs w:val="24"/>
              </w:rPr>
            </w:pPr>
          </w:p>
        </w:tc>
        <w:tc>
          <w:tcPr>
            <w:tcW w:w="676" w:type="pct"/>
            <w:shd w:val="clear" w:color="auto" w:fill="D0CECE" w:themeFill="background2" w:themeFillShade="E6"/>
          </w:tcPr>
          <w:p w14:paraId="32B5DF25" w14:textId="77777777" w:rsidR="00384004" w:rsidRPr="009C4A1C" w:rsidRDefault="00384004" w:rsidP="00076F1A">
            <w:pPr>
              <w:rPr>
                <w:rFonts w:ascii="Times New Roman" w:eastAsia="Times New Roman" w:hAnsi="Times New Roman" w:cs="Times New Roman"/>
                <w:sz w:val="24"/>
                <w:szCs w:val="24"/>
              </w:rPr>
            </w:pPr>
          </w:p>
        </w:tc>
        <w:tc>
          <w:tcPr>
            <w:tcW w:w="675" w:type="pct"/>
            <w:shd w:val="clear" w:color="auto" w:fill="D0CECE" w:themeFill="background2" w:themeFillShade="E6"/>
          </w:tcPr>
          <w:p w14:paraId="7871FB5B" w14:textId="77777777" w:rsidR="00384004" w:rsidRPr="009C4A1C" w:rsidRDefault="00384004" w:rsidP="00076F1A">
            <w:pPr>
              <w:rPr>
                <w:rFonts w:ascii="Times New Roman" w:eastAsia="Times New Roman" w:hAnsi="Times New Roman" w:cs="Times New Roman"/>
                <w:sz w:val="24"/>
                <w:szCs w:val="24"/>
              </w:rPr>
            </w:pPr>
          </w:p>
        </w:tc>
      </w:tr>
      <w:tr w:rsidR="00384004" w:rsidRPr="009C4A1C" w14:paraId="36D606B1" w14:textId="47C4B830" w:rsidTr="00384004">
        <w:tc>
          <w:tcPr>
            <w:tcW w:w="167" w:type="pct"/>
            <w:shd w:val="clear" w:color="auto" w:fill="FFFFFF" w:themeFill="background1"/>
          </w:tcPr>
          <w:p w14:paraId="4BB4E854" w14:textId="536582CB" w:rsidR="00384004" w:rsidRPr="009C4A1C" w:rsidRDefault="00384004" w:rsidP="00526F75">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85" w:type="pct"/>
            <w:shd w:val="clear" w:color="auto" w:fill="FFFFFF" w:themeFill="background1"/>
            <w:tcMar>
              <w:top w:w="43" w:type="dxa"/>
              <w:left w:w="115" w:type="dxa"/>
              <w:bottom w:w="43" w:type="dxa"/>
              <w:right w:w="115" w:type="dxa"/>
            </w:tcMar>
          </w:tcPr>
          <w:p w14:paraId="129306DD" w14:textId="77777777" w:rsidR="00384004" w:rsidRDefault="00384004" w:rsidP="00526F7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client before</w:t>
            </w:r>
            <w:r>
              <w:rPr>
                <w:rFonts w:ascii="Times New Roman" w:eastAsia="Times New Roman" w:hAnsi="Times New Roman" w:cs="Times New Roman"/>
                <w:sz w:val="24"/>
                <w:szCs w:val="24"/>
              </w:rPr>
              <w:t xml:space="preserve"> the</w:t>
            </w:r>
            <w:r w:rsidRPr="00585017">
              <w:rPr>
                <w:rFonts w:ascii="Times New Roman" w:eastAsia="Times New Roman" w:hAnsi="Times New Roman" w:cs="Times New Roman"/>
                <w:sz w:val="24"/>
                <w:szCs w:val="24"/>
              </w:rPr>
              <w:t xml:space="preserve"> haircut. </w:t>
            </w:r>
          </w:p>
          <w:p w14:paraId="7641B8CD" w14:textId="77777777" w:rsidR="00384004" w:rsidRPr="009C4A1C" w:rsidRDefault="00384004" w:rsidP="00526F75">
            <w:pPr>
              <w:rPr>
                <w:rFonts w:ascii="Times New Roman" w:eastAsia="Times New Roman" w:hAnsi="Times New Roman" w:cs="Times New Roman"/>
                <w:sz w:val="24"/>
                <w:szCs w:val="24"/>
              </w:rPr>
            </w:pPr>
          </w:p>
        </w:tc>
        <w:tc>
          <w:tcPr>
            <w:tcW w:w="971" w:type="pct"/>
          </w:tcPr>
          <w:p w14:paraId="2D7AFC9E" w14:textId="77777777" w:rsidR="00384004" w:rsidRPr="00731677" w:rsidRDefault="00384004" w:rsidP="00526F75">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Consultation should include</w:t>
            </w:r>
          </w:p>
          <w:p w14:paraId="6239F2F1" w14:textId="77777777" w:rsidR="00384004" w:rsidRPr="00731677" w:rsidRDefault="00384004">
            <w:pPr>
              <w:numPr>
                <w:ilvl w:val="0"/>
                <w:numId w:val="8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discussi</w:t>
            </w:r>
            <w:r>
              <w:rPr>
                <w:rFonts w:ascii="Times New Roman" w:eastAsia="Times New Roman" w:hAnsi="Times New Roman" w:cs="Times New Roman"/>
                <w:sz w:val="24"/>
                <w:szCs w:val="24"/>
              </w:rPr>
              <w:t>ng the client’s</w:t>
            </w:r>
            <w:r w:rsidRPr="00731677">
              <w:rPr>
                <w:rFonts w:ascii="Times New Roman" w:eastAsia="Times New Roman" w:hAnsi="Times New Roman" w:cs="Times New Roman"/>
                <w:sz w:val="24"/>
                <w:szCs w:val="24"/>
              </w:rPr>
              <w:t xml:space="preserve"> needs and desires </w:t>
            </w:r>
          </w:p>
          <w:p w14:paraId="6429F492" w14:textId="77777777" w:rsidR="00384004" w:rsidRPr="00731677" w:rsidRDefault="00384004">
            <w:pPr>
              <w:numPr>
                <w:ilvl w:val="0"/>
                <w:numId w:val="8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interpretati</w:t>
            </w:r>
            <w:r>
              <w:rPr>
                <w:rFonts w:ascii="Times New Roman" w:eastAsia="Times New Roman" w:hAnsi="Times New Roman" w:cs="Times New Roman"/>
                <w:sz w:val="24"/>
                <w:szCs w:val="24"/>
              </w:rPr>
              <w:t>ng the client’s</w:t>
            </w:r>
            <w:r w:rsidRPr="00731677">
              <w:rPr>
                <w:rFonts w:ascii="Times New Roman" w:eastAsia="Times New Roman" w:hAnsi="Times New Roman" w:cs="Times New Roman"/>
                <w:sz w:val="24"/>
                <w:szCs w:val="24"/>
              </w:rPr>
              <w:t xml:space="preserve"> needs and desires</w:t>
            </w:r>
          </w:p>
          <w:p w14:paraId="389869E5" w14:textId="77777777" w:rsidR="00384004" w:rsidRDefault="00384004">
            <w:pPr>
              <w:numPr>
                <w:ilvl w:val="0"/>
                <w:numId w:val="8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selecti</w:t>
            </w:r>
            <w:r>
              <w:rPr>
                <w:rFonts w:ascii="Times New Roman" w:eastAsia="Times New Roman" w:hAnsi="Times New Roman" w:cs="Times New Roman"/>
                <w:sz w:val="24"/>
                <w:szCs w:val="24"/>
              </w:rPr>
              <w:t>ng</w:t>
            </w:r>
            <w:r w:rsidRPr="00731677">
              <w:rPr>
                <w:rFonts w:ascii="Times New Roman" w:eastAsia="Times New Roman" w:hAnsi="Times New Roman" w:cs="Times New Roman"/>
                <w:sz w:val="24"/>
                <w:szCs w:val="24"/>
              </w:rPr>
              <w:t xml:space="preserve"> the appropriate haircut for the client's lifestyle</w:t>
            </w:r>
          </w:p>
          <w:p w14:paraId="4A233C66" w14:textId="77777777" w:rsidR="00384004" w:rsidRPr="00731677" w:rsidRDefault="00384004">
            <w:pPr>
              <w:numPr>
                <w:ilvl w:val="0"/>
                <w:numId w:val="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 face shape.</w:t>
            </w:r>
          </w:p>
          <w:p w14:paraId="525B8BF4" w14:textId="77777777" w:rsidR="00384004" w:rsidRPr="009C4A1C" w:rsidRDefault="00384004" w:rsidP="00526F75">
            <w:pPr>
              <w:shd w:val="clear" w:color="auto" w:fill="FFFFFF"/>
              <w:rPr>
                <w:rFonts w:ascii="Times New Roman" w:eastAsia="Times New Roman" w:hAnsi="Times New Roman" w:cs="Times New Roman"/>
                <w:sz w:val="24"/>
                <w:szCs w:val="24"/>
              </w:rPr>
            </w:pPr>
          </w:p>
        </w:tc>
        <w:tc>
          <w:tcPr>
            <w:tcW w:w="938" w:type="pct"/>
          </w:tcPr>
          <w:p w14:paraId="1086F020" w14:textId="77777777" w:rsidR="00384004" w:rsidRPr="009D1411" w:rsidRDefault="00384004" w:rsidP="00526F7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3B6A3A4" w14:textId="77777777" w:rsidR="00384004" w:rsidRPr="00731677" w:rsidRDefault="00384004">
            <w:pPr>
              <w:numPr>
                <w:ilvl w:val="0"/>
                <w:numId w:val="8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questions should the consultation include to select the appropriate haircut for a client?</w:t>
            </w:r>
          </w:p>
          <w:p w14:paraId="30B07DE8" w14:textId="77777777" w:rsidR="00384004" w:rsidRPr="00731677" w:rsidRDefault="00384004">
            <w:pPr>
              <w:numPr>
                <w:ilvl w:val="0"/>
                <w:numId w:val="8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 xml:space="preserve">What questions should the consultation include to recommend </w:t>
            </w:r>
            <w:r>
              <w:rPr>
                <w:rFonts w:ascii="Times New Roman" w:eastAsia="Times New Roman" w:hAnsi="Times New Roman" w:cs="Times New Roman"/>
                <w:sz w:val="24"/>
                <w:szCs w:val="24"/>
              </w:rPr>
              <w:t>a</w:t>
            </w:r>
            <w:r w:rsidRPr="00731677">
              <w:rPr>
                <w:rFonts w:ascii="Times New Roman" w:eastAsia="Times New Roman" w:hAnsi="Times New Roman" w:cs="Times New Roman"/>
                <w:sz w:val="24"/>
                <w:szCs w:val="24"/>
              </w:rPr>
              <w:t xml:space="preserve"> haircut considering the client's hair type and texture?</w:t>
            </w:r>
          </w:p>
          <w:p w14:paraId="176618FD" w14:textId="77777777" w:rsidR="00384004" w:rsidRDefault="00384004">
            <w:pPr>
              <w:numPr>
                <w:ilvl w:val="0"/>
                <w:numId w:val="8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factors should be taken into consideration when selecting the haircut?</w:t>
            </w:r>
          </w:p>
          <w:p w14:paraId="1D14F6AB" w14:textId="70696C21" w:rsidR="00384004" w:rsidRPr="00076F1A" w:rsidRDefault="00384004">
            <w:pPr>
              <w:numPr>
                <w:ilvl w:val="0"/>
                <w:numId w:val="84"/>
              </w:numPr>
              <w:spacing w:before="100" w:beforeAutospacing="1" w:after="100" w:afterAutospacing="1"/>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What is the "total look" concept?</w:t>
            </w:r>
          </w:p>
        </w:tc>
        <w:tc>
          <w:tcPr>
            <w:tcW w:w="788" w:type="pct"/>
          </w:tcPr>
          <w:p w14:paraId="4847CE98" w14:textId="330C018B" w:rsidR="00384004" w:rsidRPr="009C4A1C" w:rsidRDefault="00384004" w:rsidP="00526F75">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12.C, 12.LU</w:t>
            </w:r>
          </w:p>
        </w:tc>
        <w:tc>
          <w:tcPr>
            <w:tcW w:w="676" w:type="pct"/>
          </w:tcPr>
          <w:p w14:paraId="6EA40B42" w14:textId="77777777" w:rsidR="00384004" w:rsidRDefault="00384004">
            <w:pPr>
              <w:pStyle w:val="ListParagraph"/>
              <w:numPr>
                <w:ilvl w:val="1"/>
                <w:numId w:val="94"/>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650D40C" w14:textId="77777777" w:rsidR="00384004" w:rsidRDefault="00384004">
            <w:pPr>
              <w:pStyle w:val="ListParagraph"/>
              <w:numPr>
                <w:ilvl w:val="1"/>
                <w:numId w:val="95"/>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05E38796" w14:textId="77777777" w:rsidR="00384004" w:rsidRDefault="00384004">
            <w:pPr>
              <w:pStyle w:val="ListParagraph"/>
              <w:numPr>
                <w:ilvl w:val="2"/>
                <w:numId w:val="95"/>
              </w:numPr>
              <w:ind w:left="86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04D533F4" w14:textId="77777777" w:rsidR="00384004" w:rsidRDefault="00384004">
            <w:pPr>
              <w:pStyle w:val="ListParagraph"/>
              <w:numPr>
                <w:ilvl w:val="2"/>
                <w:numId w:val="95"/>
              </w:numPr>
              <w:ind w:left="86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0236BC6F" w14:textId="77777777" w:rsidR="00384004" w:rsidRDefault="00384004" w:rsidP="00526F75">
            <w:pPr>
              <w:pStyle w:val="ListParagraph"/>
              <w:ind w:left="470"/>
              <w:rPr>
                <w:rFonts w:ascii="Times New Roman" w:eastAsia="Times New Roman" w:hAnsi="Times New Roman" w:cs="Times New Roman"/>
                <w:sz w:val="24"/>
                <w:szCs w:val="24"/>
              </w:rPr>
            </w:pPr>
          </w:p>
          <w:p w14:paraId="08E7A8EC" w14:textId="77777777" w:rsidR="00384004" w:rsidRPr="000B2C5B" w:rsidRDefault="00384004">
            <w:pPr>
              <w:pStyle w:val="ListParagraph"/>
              <w:numPr>
                <w:ilvl w:val="0"/>
                <w:numId w:val="9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II.A</w:t>
            </w:r>
          </w:p>
          <w:p w14:paraId="05CD7A35" w14:textId="77777777" w:rsidR="00384004" w:rsidRPr="009C4A1C" w:rsidRDefault="00384004" w:rsidP="00526F75">
            <w:pPr>
              <w:rPr>
                <w:rFonts w:ascii="Times New Roman" w:eastAsia="Times New Roman" w:hAnsi="Times New Roman" w:cs="Times New Roman"/>
                <w:sz w:val="24"/>
                <w:szCs w:val="24"/>
              </w:rPr>
            </w:pPr>
          </w:p>
        </w:tc>
        <w:tc>
          <w:tcPr>
            <w:tcW w:w="675" w:type="pct"/>
          </w:tcPr>
          <w:p w14:paraId="47B609F6"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2DA8EB46" w14:textId="77777777" w:rsidR="009B3541" w:rsidRPr="009B3541" w:rsidRDefault="009B3541" w:rsidP="009B3541">
            <w:pPr>
              <w:rPr>
                <w:rFonts w:ascii="Times New Roman" w:eastAsia="Times New Roman" w:hAnsi="Times New Roman" w:cs="Times New Roman"/>
                <w:sz w:val="24"/>
                <w:szCs w:val="24"/>
              </w:rPr>
            </w:pPr>
          </w:p>
          <w:p w14:paraId="4456AC27"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w:t>
            </w:r>
          </w:p>
          <w:p w14:paraId="4C173832"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31D3C2D0" w14:textId="77777777" w:rsidR="009B3541" w:rsidRPr="009B3541" w:rsidRDefault="009B3541" w:rsidP="009B3541">
            <w:pPr>
              <w:rPr>
                <w:rFonts w:ascii="Times New Roman" w:eastAsia="Times New Roman" w:hAnsi="Times New Roman" w:cs="Times New Roman"/>
                <w:sz w:val="24"/>
                <w:szCs w:val="24"/>
              </w:rPr>
            </w:pPr>
          </w:p>
          <w:p w14:paraId="23E56794"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w:t>
            </w:r>
          </w:p>
          <w:p w14:paraId="60DAD317" w14:textId="32C34D37"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tc>
      </w:tr>
      <w:tr w:rsidR="00384004" w:rsidRPr="009C4A1C" w14:paraId="482DBE78" w14:textId="45E10866" w:rsidTr="00384004">
        <w:tc>
          <w:tcPr>
            <w:tcW w:w="167" w:type="pct"/>
            <w:shd w:val="clear" w:color="auto" w:fill="FFFFFF" w:themeFill="background1"/>
          </w:tcPr>
          <w:p w14:paraId="33C2BC86" w14:textId="168C692A"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85" w:type="pct"/>
            <w:shd w:val="clear" w:color="auto" w:fill="FFFFFF" w:themeFill="background1"/>
            <w:tcMar>
              <w:top w:w="43" w:type="dxa"/>
              <w:left w:w="115" w:type="dxa"/>
              <w:bottom w:w="43" w:type="dxa"/>
              <w:right w:w="115" w:type="dxa"/>
            </w:tcMar>
          </w:tcPr>
          <w:p w14:paraId="23AB33C5" w14:textId="77777777" w:rsidR="00384004"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Drape the</w:t>
            </w:r>
            <w:r w:rsidRPr="00585017">
              <w:rPr>
                <w:rFonts w:ascii="Times New Roman" w:eastAsia="Times New Roman" w:hAnsi="Times New Roman" w:cs="Times New Roman"/>
                <w:sz w:val="24"/>
                <w:szCs w:val="24"/>
              </w:rPr>
              <w:t xml:space="preserve"> client. </w:t>
            </w:r>
          </w:p>
          <w:p w14:paraId="50C724DD"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79EDD94A" w14:textId="77777777" w:rsidR="00384004" w:rsidRPr="00731677" w:rsidRDefault="00384004" w:rsidP="00076F1A">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Draping should include</w:t>
            </w:r>
            <w:r>
              <w:rPr>
                <w:rFonts w:ascii="Times New Roman" w:eastAsia="Times New Roman" w:hAnsi="Times New Roman" w:cs="Times New Roman"/>
                <w:sz w:val="24"/>
                <w:szCs w:val="24"/>
              </w:rPr>
              <w:t xml:space="preserve"> following procedures for a</w:t>
            </w:r>
          </w:p>
          <w:p w14:paraId="34B5EC16" w14:textId="77777777" w:rsidR="00384004" w:rsidRPr="00731677" w:rsidRDefault="00384004">
            <w:pPr>
              <w:numPr>
                <w:ilvl w:val="0"/>
                <w:numId w:val="8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dry haircut service</w:t>
            </w:r>
          </w:p>
          <w:p w14:paraId="422ED9BD" w14:textId="77777777" w:rsidR="00384004" w:rsidRPr="00731677" w:rsidRDefault="00384004">
            <w:pPr>
              <w:numPr>
                <w:ilvl w:val="0"/>
                <w:numId w:val="8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wet haircut service.</w:t>
            </w:r>
          </w:p>
          <w:p w14:paraId="02DE175E"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1A640805"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A9471ED" w14:textId="77777777" w:rsidR="00384004" w:rsidRPr="00731677" w:rsidRDefault="00384004">
            <w:pPr>
              <w:numPr>
                <w:ilvl w:val="0"/>
                <w:numId w:val="8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the purpose of draping?</w:t>
            </w:r>
          </w:p>
          <w:p w14:paraId="22EA1FAE" w14:textId="77777777" w:rsidR="00384004" w:rsidRDefault="00384004">
            <w:pPr>
              <w:numPr>
                <w:ilvl w:val="0"/>
                <w:numId w:val="8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the purpose of the neck strip or towel?</w:t>
            </w:r>
          </w:p>
          <w:p w14:paraId="1D3325E7" w14:textId="5E69FBB4" w:rsidR="00384004" w:rsidRPr="00076F1A" w:rsidRDefault="00384004">
            <w:pPr>
              <w:numPr>
                <w:ilvl w:val="0"/>
                <w:numId w:val="86"/>
              </w:numPr>
              <w:spacing w:before="100" w:beforeAutospacing="1" w:after="100" w:afterAutospacing="1"/>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What are the different types of drapes?</w:t>
            </w:r>
          </w:p>
        </w:tc>
        <w:tc>
          <w:tcPr>
            <w:tcW w:w="788" w:type="pct"/>
          </w:tcPr>
          <w:p w14:paraId="4E41BD9A"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193D3961" w14:textId="77777777" w:rsidR="00384004" w:rsidRDefault="00384004">
            <w:pPr>
              <w:pStyle w:val="ListParagraph"/>
              <w:numPr>
                <w:ilvl w:val="1"/>
                <w:numId w:val="9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5CCEF53C" w14:textId="77777777" w:rsidR="00384004" w:rsidRDefault="00384004">
            <w:pPr>
              <w:pStyle w:val="ListParagraph"/>
              <w:numPr>
                <w:ilvl w:val="1"/>
                <w:numId w:val="9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0AA2E514"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263AE16C"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3BE6A5B4" w14:textId="77777777" w:rsidR="00384004" w:rsidRDefault="00384004" w:rsidP="00076F1A">
            <w:pPr>
              <w:pStyle w:val="ListParagraph"/>
              <w:ind w:left="470"/>
              <w:rPr>
                <w:rFonts w:ascii="Times New Roman" w:eastAsia="Times New Roman" w:hAnsi="Times New Roman" w:cs="Times New Roman"/>
                <w:sz w:val="24"/>
                <w:szCs w:val="24"/>
              </w:rPr>
            </w:pPr>
          </w:p>
          <w:p w14:paraId="1A6FD072" w14:textId="77777777" w:rsidR="00384004" w:rsidRDefault="00384004">
            <w:pPr>
              <w:pStyle w:val="ListParagraph"/>
              <w:numPr>
                <w:ilvl w:val="0"/>
                <w:numId w:val="9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C</w:t>
            </w:r>
          </w:p>
          <w:p w14:paraId="4B138DA5" w14:textId="77777777" w:rsidR="00384004" w:rsidRPr="009C4A1C" w:rsidRDefault="00384004" w:rsidP="00076F1A">
            <w:pPr>
              <w:rPr>
                <w:rFonts w:ascii="Times New Roman" w:eastAsia="Times New Roman" w:hAnsi="Times New Roman" w:cs="Times New Roman"/>
                <w:sz w:val="24"/>
                <w:szCs w:val="24"/>
              </w:rPr>
            </w:pPr>
          </w:p>
        </w:tc>
        <w:tc>
          <w:tcPr>
            <w:tcW w:w="675" w:type="pct"/>
          </w:tcPr>
          <w:p w14:paraId="746733A7"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363570A6" w14:textId="77777777" w:rsidR="009B3541" w:rsidRPr="009B3541" w:rsidRDefault="009B3541" w:rsidP="009B3541">
            <w:pPr>
              <w:rPr>
                <w:rFonts w:ascii="Times New Roman" w:eastAsia="Times New Roman" w:hAnsi="Times New Roman" w:cs="Times New Roman"/>
                <w:sz w:val="24"/>
                <w:szCs w:val="24"/>
              </w:rPr>
            </w:pPr>
          </w:p>
          <w:p w14:paraId="3B2F6832"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w:t>
            </w:r>
          </w:p>
          <w:p w14:paraId="24BD227A"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06E073C5" w14:textId="77777777" w:rsidR="009B3541" w:rsidRPr="009B3541" w:rsidRDefault="009B3541" w:rsidP="009B3541">
            <w:pPr>
              <w:rPr>
                <w:rFonts w:ascii="Times New Roman" w:eastAsia="Times New Roman" w:hAnsi="Times New Roman" w:cs="Times New Roman"/>
                <w:sz w:val="24"/>
                <w:szCs w:val="24"/>
              </w:rPr>
            </w:pPr>
          </w:p>
          <w:p w14:paraId="6BC6110C"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w:t>
            </w:r>
          </w:p>
          <w:p w14:paraId="650C123C" w14:textId="2888FA50"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tc>
      </w:tr>
      <w:tr w:rsidR="00384004" w:rsidRPr="009C4A1C" w14:paraId="252B2160" w14:textId="1B247831" w:rsidTr="00384004">
        <w:tc>
          <w:tcPr>
            <w:tcW w:w="167" w:type="pct"/>
            <w:shd w:val="clear" w:color="auto" w:fill="FFFFFF" w:themeFill="background1"/>
          </w:tcPr>
          <w:p w14:paraId="028D129B" w14:textId="484C352E"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85" w:type="pct"/>
            <w:shd w:val="clear" w:color="auto" w:fill="FFFFFF" w:themeFill="background1"/>
            <w:tcMar>
              <w:top w:w="43" w:type="dxa"/>
              <w:left w:w="115" w:type="dxa"/>
              <w:bottom w:w="43" w:type="dxa"/>
              <w:right w:w="115" w:type="dxa"/>
            </w:tcMar>
          </w:tcPr>
          <w:p w14:paraId="2EA108FE" w14:textId="77777777" w:rsidR="00384004" w:rsidRDefault="00384004" w:rsidP="00076F1A">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client's hair</w:t>
            </w:r>
            <w:bookmarkStart w:id="9" w:name="_Hlk94708867"/>
            <w:r w:rsidRPr="001D2140">
              <w:rPr>
                <w:rFonts w:ascii="Times New Roman" w:eastAsia="Times New Roman" w:hAnsi="Times New Roman" w:cs="Times New Roman"/>
                <w:sz w:val="24"/>
                <w:szCs w:val="24"/>
              </w:rPr>
              <w:t>.</w:t>
            </w:r>
            <w:r w:rsidRPr="00F42C37">
              <w:rPr>
                <w:rFonts w:ascii="Times New Roman" w:eastAsia="Times New Roman" w:hAnsi="Times New Roman" w:cs="Times New Roman"/>
                <w:sz w:val="24"/>
                <w:szCs w:val="24"/>
              </w:rPr>
              <w:t xml:space="preserve"> </w:t>
            </w:r>
            <w:bookmarkEnd w:id="9"/>
          </w:p>
          <w:p w14:paraId="790F795B"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72E2C599" w14:textId="77777777" w:rsidR="00384004" w:rsidRPr="0026094D" w:rsidRDefault="00384004" w:rsidP="00076F1A">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Analysis should demonstrate ability to determine hair’s</w:t>
            </w:r>
          </w:p>
          <w:p w14:paraId="00C369CF" w14:textId="77777777" w:rsidR="00384004" w:rsidRPr="0026094D" w:rsidRDefault="00384004">
            <w:pPr>
              <w:numPr>
                <w:ilvl w:val="0"/>
                <w:numId w:val="2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elasticity</w:t>
            </w:r>
          </w:p>
          <w:p w14:paraId="63BEDAFA" w14:textId="77777777" w:rsidR="00384004" w:rsidRPr="0026094D" w:rsidRDefault="00384004">
            <w:pPr>
              <w:numPr>
                <w:ilvl w:val="0"/>
                <w:numId w:val="2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porosity</w:t>
            </w:r>
          </w:p>
          <w:p w14:paraId="2BE38C2E" w14:textId="77777777" w:rsidR="00384004" w:rsidRPr="0026094D" w:rsidRDefault="00384004">
            <w:pPr>
              <w:numPr>
                <w:ilvl w:val="0"/>
                <w:numId w:val="2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texture</w:t>
            </w:r>
          </w:p>
          <w:p w14:paraId="53857A1B" w14:textId="77777777" w:rsidR="00384004" w:rsidRPr="0026094D" w:rsidRDefault="00384004">
            <w:pPr>
              <w:numPr>
                <w:ilvl w:val="0"/>
                <w:numId w:val="2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density</w:t>
            </w:r>
          </w:p>
          <w:p w14:paraId="42AA3CE5" w14:textId="77777777" w:rsidR="00384004" w:rsidRPr="0026094D" w:rsidRDefault="00384004">
            <w:pPr>
              <w:numPr>
                <w:ilvl w:val="0"/>
                <w:numId w:val="2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wave pattern.</w:t>
            </w:r>
          </w:p>
          <w:p w14:paraId="61AF88FA"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17EEE3ED" w14:textId="77777777" w:rsidR="00384004" w:rsidRPr="00C97116" w:rsidRDefault="00384004" w:rsidP="00076F1A">
            <w:pPr>
              <w:spacing w:before="100" w:beforeAutospacing="1" w:after="100" w:afterAutospacing="1"/>
              <w:rPr>
                <w:rFonts w:ascii="Times New Roman" w:eastAsia="Times New Roman" w:hAnsi="Times New Roman" w:cs="Times New Roman"/>
                <w:b/>
                <w:bCs/>
                <w:sz w:val="24"/>
                <w:szCs w:val="24"/>
              </w:rPr>
            </w:pPr>
            <w:r w:rsidRPr="00C97116">
              <w:rPr>
                <w:rFonts w:ascii="Times New Roman" w:eastAsia="Times New Roman" w:hAnsi="Times New Roman" w:cs="Times New Roman"/>
                <w:b/>
                <w:bCs/>
                <w:sz w:val="24"/>
                <w:szCs w:val="24"/>
              </w:rPr>
              <w:t xml:space="preserve">Process/Skill Questions: </w:t>
            </w:r>
          </w:p>
          <w:p w14:paraId="42AAC08E" w14:textId="77777777" w:rsidR="00384004" w:rsidRPr="0026094D" w:rsidRDefault="00384004">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porosity play in haircutting?</w:t>
            </w:r>
          </w:p>
          <w:p w14:paraId="2BA9F00A" w14:textId="77777777" w:rsidR="00384004" w:rsidRPr="0026094D" w:rsidRDefault="00384004">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texture play in haircutting?</w:t>
            </w:r>
          </w:p>
          <w:p w14:paraId="316A6B0D" w14:textId="77777777" w:rsidR="00384004" w:rsidRPr="0026094D" w:rsidRDefault="00384004">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density play in haircutting?</w:t>
            </w:r>
          </w:p>
          <w:p w14:paraId="5A99AD22" w14:textId="77777777" w:rsidR="00384004" w:rsidRPr="0026094D" w:rsidRDefault="00384004">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elasticity play in haircutting?</w:t>
            </w:r>
          </w:p>
          <w:p w14:paraId="5493E244" w14:textId="77777777" w:rsidR="00384004" w:rsidRPr="0026094D" w:rsidRDefault="00384004">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role does wave pattern play in haircutting?</w:t>
            </w:r>
          </w:p>
          <w:p w14:paraId="485C40A4" w14:textId="77777777" w:rsidR="00384004" w:rsidRPr="0026094D" w:rsidRDefault="00384004">
            <w:pPr>
              <w:numPr>
                <w:ilvl w:val="0"/>
                <w:numId w:val="2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would one remedy poor porosity?</w:t>
            </w:r>
          </w:p>
          <w:p w14:paraId="2626C566"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386FA715" w14:textId="1628A9AC" w:rsidR="00384004" w:rsidRPr="009C4A1C" w:rsidRDefault="00384004" w:rsidP="00076F1A">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12.RV</w:t>
            </w:r>
          </w:p>
        </w:tc>
        <w:tc>
          <w:tcPr>
            <w:tcW w:w="676" w:type="pct"/>
          </w:tcPr>
          <w:p w14:paraId="3101FA03" w14:textId="77777777" w:rsidR="00384004" w:rsidRDefault="00384004">
            <w:pPr>
              <w:pStyle w:val="ListParagraph"/>
              <w:numPr>
                <w:ilvl w:val="1"/>
                <w:numId w:val="98"/>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33E1065A" w14:textId="77777777" w:rsidR="00384004" w:rsidRDefault="00384004">
            <w:pPr>
              <w:pStyle w:val="ListParagraph"/>
              <w:numPr>
                <w:ilvl w:val="1"/>
                <w:numId w:val="9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5ABD8C8D"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34C5DF9B"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262003BE" w14:textId="77777777" w:rsidR="00384004" w:rsidRDefault="00384004" w:rsidP="00076F1A">
            <w:pPr>
              <w:pStyle w:val="ListParagraph"/>
              <w:ind w:left="830"/>
              <w:rPr>
                <w:rFonts w:ascii="Times New Roman" w:eastAsia="Times New Roman" w:hAnsi="Times New Roman" w:cs="Times New Roman"/>
                <w:sz w:val="24"/>
                <w:szCs w:val="24"/>
              </w:rPr>
            </w:pPr>
          </w:p>
          <w:p w14:paraId="353C5FF9" w14:textId="77777777" w:rsidR="00384004" w:rsidRDefault="00384004">
            <w:pPr>
              <w:pStyle w:val="ListParagraph"/>
              <w:numPr>
                <w:ilvl w:val="0"/>
                <w:numId w:val="9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II.A</w:t>
            </w:r>
          </w:p>
          <w:p w14:paraId="2E699FFB" w14:textId="77777777" w:rsidR="00384004" w:rsidRPr="009C4A1C" w:rsidRDefault="00384004" w:rsidP="00076F1A">
            <w:pPr>
              <w:rPr>
                <w:rFonts w:ascii="Times New Roman" w:eastAsia="Times New Roman" w:hAnsi="Times New Roman" w:cs="Times New Roman"/>
                <w:sz w:val="24"/>
                <w:szCs w:val="24"/>
              </w:rPr>
            </w:pPr>
          </w:p>
        </w:tc>
        <w:tc>
          <w:tcPr>
            <w:tcW w:w="675" w:type="pct"/>
          </w:tcPr>
          <w:p w14:paraId="4FA66623"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3DA93B9C" w14:textId="77777777" w:rsidR="009B3541" w:rsidRPr="009B3541" w:rsidRDefault="009B3541" w:rsidP="009B3541">
            <w:pPr>
              <w:rPr>
                <w:rFonts w:ascii="Times New Roman" w:eastAsia="Times New Roman" w:hAnsi="Times New Roman" w:cs="Times New Roman"/>
                <w:sz w:val="24"/>
                <w:szCs w:val="24"/>
              </w:rPr>
            </w:pPr>
          </w:p>
          <w:p w14:paraId="2060A2EB"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w:t>
            </w:r>
          </w:p>
          <w:p w14:paraId="3656E3A5"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3E67F55A" w14:textId="77777777" w:rsidR="009B3541" w:rsidRPr="009B3541" w:rsidRDefault="009B3541" w:rsidP="009B3541">
            <w:pPr>
              <w:rPr>
                <w:rFonts w:ascii="Times New Roman" w:eastAsia="Times New Roman" w:hAnsi="Times New Roman" w:cs="Times New Roman"/>
                <w:sz w:val="24"/>
                <w:szCs w:val="24"/>
              </w:rPr>
            </w:pPr>
          </w:p>
          <w:p w14:paraId="353C5151"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w:t>
            </w:r>
          </w:p>
          <w:p w14:paraId="66085F2C"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6A381783" w14:textId="77777777" w:rsidR="009B3541" w:rsidRPr="009B3541" w:rsidRDefault="009B3541" w:rsidP="009B3541">
            <w:pPr>
              <w:rPr>
                <w:rFonts w:ascii="Times New Roman" w:eastAsia="Times New Roman" w:hAnsi="Times New Roman" w:cs="Times New Roman"/>
                <w:sz w:val="24"/>
                <w:szCs w:val="24"/>
              </w:rPr>
            </w:pPr>
          </w:p>
          <w:p w14:paraId="6123B4F5" w14:textId="04EAF873"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Technical Math</w:t>
            </w:r>
          </w:p>
        </w:tc>
      </w:tr>
      <w:tr w:rsidR="00384004" w:rsidRPr="009C4A1C" w14:paraId="4F6EAE67" w14:textId="31E20DF2" w:rsidTr="00384004">
        <w:tc>
          <w:tcPr>
            <w:tcW w:w="167" w:type="pct"/>
            <w:shd w:val="clear" w:color="auto" w:fill="FFFFFF" w:themeFill="background1"/>
          </w:tcPr>
          <w:p w14:paraId="252C005E" w14:textId="09C4365A"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85" w:type="pct"/>
            <w:shd w:val="clear" w:color="auto" w:fill="FFFFFF" w:themeFill="background1"/>
            <w:tcMar>
              <w:top w:w="43" w:type="dxa"/>
              <w:left w:w="115" w:type="dxa"/>
              <w:bottom w:w="43" w:type="dxa"/>
              <w:right w:w="115" w:type="dxa"/>
            </w:tcMar>
          </w:tcPr>
          <w:p w14:paraId="2416EB0B" w14:textId="4765D849"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585017">
              <w:rPr>
                <w:rFonts w:ascii="Times New Roman" w:eastAsia="Times New Roman" w:hAnsi="Times New Roman" w:cs="Times New Roman"/>
                <w:sz w:val="24"/>
                <w:szCs w:val="24"/>
              </w:rPr>
              <w:t xml:space="preserve"> various haircutting elevations. </w:t>
            </w:r>
          </w:p>
        </w:tc>
        <w:tc>
          <w:tcPr>
            <w:tcW w:w="971" w:type="pct"/>
          </w:tcPr>
          <w:p w14:paraId="29274E33" w14:textId="77777777" w:rsidR="00384004" w:rsidRPr="00731677" w:rsidRDefault="00384004" w:rsidP="00076F1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731677">
              <w:rPr>
                <w:rFonts w:ascii="Times New Roman" w:eastAsia="Times New Roman" w:hAnsi="Times New Roman" w:cs="Times New Roman"/>
                <w:sz w:val="24"/>
                <w:szCs w:val="24"/>
              </w:rPr>
              <w:t xml:space="preserve"> should include</w:t>
            </w:r>
          </w:p>
          <w:p w14:paraId="63EFC0A9" w14:textId="77777777" w:rsidR="00384004" w:rsidRPr="00731677" w:rsidRDefault="00384004">
            <w:pPr>
              <w:numPr>
                <w:ilvl w:val="0"/>
                <w:numId w:val="68"/>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various degrees (e.g., 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45</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90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180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of elevation used during haircutting</w:t>
            </w:r>
          </w:p>
          <w:p w14:paraId="7FBEEDD4" w14:textId="77777777" w:rsidR="00384004" w:rsidRPr="00731677" w:rsidRDefault="00384004">
            <w:pPr>
              <w:numPr>
                <w:ilvl w:val="0"/>
                <w:numId w:val="68"/>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asymmetrical hair cuts</w:t>
            </w:r>
          </w:p>
          <w:p w14:paraId="5AB6E76F" w14:textId="77777777" w:rsidR="00384004" w:rsidRPr="00731677" w:rsidRDefault="00384004">
            <w:pPr>
              <w:numPr>
                <w:ilvl w:val="0"/>
                <w:numId w:val="68"/>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combined elevations.</w:t>
            </w:r>
          </w:p>
          <w:p w14:paraId="1E43D71F"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35D96C42"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11AFF22" w14:textId="77777777" w:rsidR="00384004" w:rsidRPr="00731677" w:rsidRDefault="00384004">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role does elevation play in haircutting?</w:t>
            </w:r>
          </w:p>
          <w:p w14:paraId="33BAAF6B" w14:textId="77777777" w:rsidR="00384004" w:rsidRPr="00731677" w:rsidRDefault="00384004">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result is produced from a 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 A 45</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 A 90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w:t>
            </w:r>
          </w:p>
          <w:p w14:paraId="1BE85D49" w14:textId="77777777" w:rsidR="00384004" w:rsidRPr="00731677" w:rsidRDefault="00384004">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When would one combine more than one elevation in a haircut?</w:t>
            </w:r>
          </w:p>
          <w:p w14:paraId="3C4F82F3" w14:textId="77777777" w:rsidR="00384004" w:rsidRPr="00731677" w:rsidRDefault="00384004">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How would one avoid uneven steps in a haircut?</w:t>
            </w:r>
          </w:p>
          <w:p w14:paraId="515F7E6A" w14:textId="77777777" w:rsidR="00384004" w:rsidRPr="00731677" w:rsidRDefault="00384004">
            <w:pPr>
              <w:numPr>
                <w:ilvl w:val="0"/>
                <w:numId w:val="6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How will a combination of elevations affect the overall haircut?</w:t>
            </w:r>
          </w:p>
          <w:p w14:paraId="2BA076BC"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45F7E629"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5781960D" w14:textId="77777777" w:rsidR="00384004" w:rsidRDefault="00384004">
            <w:pPr>
              <w:pStyle w:val="ListParagraph"/>
              <w:numPr>
                <w:ilvl w:val="1"/>
                <w:numId w:val="99"/>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1665FFE" w14:textId="77777777" w:rsidR="00384004" w:rsidRDefault="00384004">
            <w:pPr>
              <w:pStyle w:val="ListParagraph"/>
              <w:numPr>
                <w:ilvl w:val="1"/>
                <w:numId w:val="9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6F7D62FF"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384BB4AB"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4B5ECA7A" w14:textId="77777777" w:rsidR="00384004" w:rsidRDefault="00384004" w:rsidP="00076F1A">
            <w:pPr>
              <w:pStyle w:val="ListParagraph"/>
              <w:ind w:left="470"/>
              <w:rPr>
                <w:rFonts w:ascii="Times New Roman" w:eastAsia="Times New Roman" w:hAnsi="Times New Roman" w:cs="Times New Roman"/>
                <w:sz w:val="24"/>
                <w:szCs w:val="24"/>
              </w:rPr>
            </w:pPr>
          </w:p>
          <w:p w14:paraId="524580E5" w14:textId="0E8A99AB" w:rsidR="00384004" w:rsidRPr="00076F1A" w:rsidRDefault="00384004">
            <w:pPr>
              <w:pStyle w:val="ListParagraph"/>
              <w:numPr>
                <w:ilvl w:val="0"/>
                <w:numId w:val="14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I.B, II.B, II.C, and II.D</w:t>
            </w:r>
          </w:p>
        </w:tc>
        <w:tc>
          <w:tcPr>
            <w:tcW w:w="675" w:type="pct"/>
          </w:tcPr>
          <w:p w14:paraId="38058513"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46CF0B89" w14:textId="77777777" w:rsidR="009B3541" w:rsidRPr="009B3541" w:rsidRDefault="009B3541" w:rsidP="009B3541">
            <w:pPr>
              <w:rPr>
                <w:rFonts w:ascii="Times New Roman" w:eastAsia="Times New Roman" w:hAnsi="Times New Roman" w:cs="Times New Roman"/>
                <w:sz w:val="24"/>
                <w:szCs w:val="24"/>
              </w:rPr>
            </w:pPr>
          </w:p>
          <w:p w14:paraId="0FFA5440"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w:t>
            </w:r>
          </w:p>
          <w:p w14:paraId="117EC7B0"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47BF5366" w14:textId="77777777" w:rsidR="009B3541" w:rsidRPr="009B3541" w:rsidRDefault="009B3541" w:rsidP="009B3541">
            <w:pPr>
              <w:rPr>
                <w:rFonts w:ascii="Times New Roman" w:eastAsia="Times New Roman" w:hAnsi="Times New Roman" w:cs="Times New Roman"/>
                <w:sz w:val="24"/>
                <w:szCs w:val="24"/>
              </w:rPr>
            </w:pPr>
          </w:p>
          <w:p w14:paraId="11EF4D32"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w:t>
            </w:r>
          </w:p>
          <w:p w14:paraId="2471222D"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2338D5DE" w14:textId="77777777" w:rsidR="009B3541" w:rsidRPr="009B3541" w:rsidRDefault="009B3541" w:rsidP="009B3541">
            <w:pPr>
              <w:rPr>
                <w:rFonts w:ascii="Times New Roman" w:eastAsia="Times New Roman" w:hAnsi="Times New Roman" w:cs="Times New Roman"/>
                <w:sz w:val="24"/>
                <w:szCs w:val="24"/>
              </w:rPr>
            </w:pPr>
          </w:p>
          <w:p w14:paraId="483DC8D1" w14:textId="562FC9E4" w:rsidR="00384004" w:rsidRPr="009B3541" w:rsidRDefault="00384004" w:rsidP="009B3541">
            <w:pPr>
              <w:rPr>
                <w:rFonts w:ascii="Times New Roman" w:eastAsia="Times New Roman" w:hAnsi="Times New Roman" w:cs="Times New Roman"/>
                <w:sz w:val="24"/>
                <w:szCs w:val="24"/>
              </w:rPr>
            </w:pPr>
          </w:p>
        </w:tc>
      </w:tr>
      <w:tr w:rsidR="00384004" w:rsidRPr="009C4A1C" w14:paraId="131DC015" w14:textId="054DD3D8" w:rsidTr="00384004">
        <w:tc>
          <w:tcPr>
            <w:tcW w:w="167" w:type="pct"/>
            <w:shd w:val="clear" w:color="auto" w:fill="FFFFFF" w:themeFill="background1"/>
          </w:tcPr>
          <w:p w14:paraId="44122278" w14:textId="086055A6"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85" w:type="pct"/>
            <w:shd w:val="clear" w:color="auto" w:fill="FFFFFF" w:themeFill="background1"/>
            <w:tcMar>
              <w:top w:w="43" w:type="dxa"/>
              <w:left w:w="115" w:type="dxa"/>
              <w:bottom w:w="43" w:type="dxa"/>
              <w:right w:w="115" w:type="dxa"/>
            </w:tcMar>
          </w:tcPr>
          <w:p w14:paraId="06C12B3E" w14:textId="72C26E69" w:rsidR="00384004" w:rsidRPr="009C4A1C" w:rsidRDefault="00384004" w:rsidP="00076F1A">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Cut hair using </w:t>
            </w:r>
            <w:r>
              <w:rPr>
                <w:rFonts w:ascii="Times New Roman" w:eastAsia="Times New Roman" w:hAnsi="Times New Roman" w:cs="Times New Roman"/>
                <w:sz w:val="24"/>
                <w:szCs w:val="24"/>
              </w:rPr>
              <w:t>a combination of cutting tools.</w:t>
            </w:r>
            <w:r w:rsidRPr="00F42C37">
              <w:rPr>
                <w:rFonts w:ascii="Times New Roman" w:eastAsia="Times New Roman" w:hAnsi="Times New Roman" w:cs="Times New Roman"/>
                <w:sz w:val="24"/>
                <w:szCs w:val="24"/>
              </w:rPr>
              <w:t xml:space="preserve"> </w:t>
            </w:r>
          </w:p>
        </w:tc>
        <w:tc>
          <w:tcPr>
            <w:tcW w:w="971" w:type="pct"/>
          </w:tcPr>
          <w:p w14:paraId="28129953" w14:textId="77777777" w:rsidR="00384004" w:rsidRPr="0026094D" w:rsidRDefault="00384004" w:rsidP="00076F1A">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Cutting should </w:t>
            </w:r>
            <w:r>
              <w:rPr>
                <w:rFonts w:ascii="Times New Roman" w:eastAsia="Times New Roman" w:hAnsi="Times New Roman" w:cs="Times New Roman"/>
                <w:sz w:val="24"/>
                <w:szCs w:val="24"/>
              </w:rPr>
              <w:t xml:space="preserve">apply </w:t>
            </w:r>
            <w:r w:rsidRPr="0026094D">
              <w:rPr>
                <w:rFonts w:ascii="Times New Roman" w:eastAsia="Times New Roman" w:hAnsi="Times New Roman" w:cs="Times New Roman"/>
                <w:sz w:val="24"/>
                <w:szCs w:val="24"/>
              </w:rPr>
              <w:t xml:space="preserve">safety and cutting techniques when using hair shaping implements </w:t>
            </w:r>
            <w:r>
              <w:rPr>
                <w:rFonts w:ascii="Times New Roman" w:eastAsia="Times New Roman" w:hAnsi="Times New Roman" w:cs="Times New Roman"/>
                <w:sz w:val="24"/>
                <w:szCs w:val="24"/>
              </w:rPr>
              <w:t>such as</w:t>
            </w:r>
          </w:p>
          <w:p w14:paraId="6C90BD45" w14:textId="77777777" w:rsidR="00384004" w:rsidRPr="0026094D" w:rsidRDefault="00384004">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shears</w:t>
            </w:r>
          </w:p>
          <w:p w14:paraId="07BA0225" w14:textId="77777777" w:rsidR="00384004" w:rsidRPr="0026094D" w:rsidRDefault="00384004">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razors</w:t>
            </w:r>
          </w:p>
          <w:p w14:paraId="05F10582" w14:textId="77777777" w:rsidR="00384004" w:rsidRPr="0026094D" w:rsidRDefault="00384004">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clippers</w:t>
            </w:r>
            <w:r>
              <w:rPr>
                <w:rFonts w:ascii="Times New Roman" w:eastAsia="Times New Roman" w:hAnsi="Times New Roman" w:cs="Times New Roman"/>
                <w:sz w:val="24"/>
                <w:szCs w:val="24"/>
              </w:rPr>
              <w:t xml:space="preserve"> and trimmers</w:t>
            </w:r>
          </w:p>
          <w:p w14:paraId="0A6D0B52" w14:textId="77777777" w:rsidR="00384004" w:rsidRPr="0026094D" w:rsidRDefault="00384004">
            <w:pPr>
              <w:numPr>
                <w:ilvl w:val="0"/>
                <w:numId w:val="2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thinning shears.</w:t>
            </w:r>
          </w:p>
          <w:p w14:paraId="3BA48E3D" w14:textId="77777777" w:rsidR="00384004" w:rsidRPr="009C4A1C" w:rsidRDefault="00384004" w:rsidP="00076F1A">
            <w:pPr>
              <w:shd w:val="clear" w:color="auto" w:fill="FFFFFF"/>
              <w:rPr>
                <w:rFonts w:ascii="Times New Roman" w:eastAsia="Times New Roman" w:hAnsi="Times New Roman" w:cs="Times New Roman"/>
                <w:sz w:val="24"/>
                <w:szCs w:val="24"/>
              </w:rPr>
            </w:pPr>
          </w:p>
        </w:tc>
        <w:tc>
          <w:tcPr>
            <w:tcW w:w="938" w:type="pct"/>
          </w:tcPr>
          <w:p w14:paraId="1457FA05"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E1F5242" w14:textId="77777777" w:rsidR="00384004" w:rsidRPr="0026094D" w:rsidRDefault="00384004">
            <w:pPr>
              <w:numPr>
                <w:ilvl w:val="0"/>
                <w:numId w:val="2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What safety procedures </w:t>
            </w:r>
            <w:r>
              <w:rPr>
                <w:rFonts w:ascii="Times New Roman" w:eastAsia="Times New Roman" w:hAnsi="Times New Roman" w:cs="Times New Roman"/>
                <w:sz w:val="24"/>
                <w:szCs w:val="24"/>
              </w:rPr>
              <w:t xml:space="preserve">should be followed </w:t>
            </w:r>
            <w:r w:rsidRPr="0026094D">
              <w:rPr>
                <w:rFonts w:ascii="Times New Roman" w:eastAsia="Times New Roman" w:hAnsi="Times New Roman" w:cs="Times New Roman"/>
                <w:sz w:val="24"/>
                <w:szCs w:val="24"/>
              </w:rPr>
              <w:t>when handling cutting implements?</w:t>
            </w:r>
          </w:p>
          <w:p w14:paraId="62A3698B" w14:textId="77777777" w:rsidR="00384004" w:rsidRPr="0026094D" w:rsidRDefault="00384004">
            <w:pPr>
              <w:numPr>
                <w:ilvl w:val="0"/>
                <w:numId w:val="2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Which haircuts require damp hair?</w:t>
            </w:r>
          </w:p>
          <w:p w14:paraId="3214E2D9" w14:textId="77777777" w:rsidR="00384004" w:rsidRPr="0026094D" w:rsidRDefault="00384004">
            <w:pPr>
              <w:numPr>
                <w:ilvl w:val="0"/>
                <w:numId w:val="2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hand positions should be used when cutting with shears, razors, clippers</w:t>
            </w:r>
            <w:r>
              <w:rPr>
                <w:rFonts w:ascii="Times New Roman" w:eastAsia="Times New Roman" w:hAnsi="Times New Roman" w:cs="Times New Roman"/>
                <w:sz w:val="24"/>
                <w:szCs w:val="24"/>
              </w:rPr>
              <w:t xml:space="preserve"> and trimmers</w:t>
            </w:r>
            <w:r w:rsidRPr="0026094D">
              <w:rPr>
                <w:rFonts w:ascii="Times New Roman" w:eastAsia="Times New Roman" w:hAnsi="Times New Roman" w:cs="Times New Roman"/>
                <w:sz w:val="24"/>
                <w:szCs w:val="24"/>
              </w:rPr>
              <w:t>, and thinning shears?</w:t>
            </w:r>
          </w:p>
          <w:p w14:paraId="664F6124" w14:textId="77777777" w:rsidR="00384004" w:rsidRDefault="00384004" w:rsidP="00076F1A">
            <w:pPr>
              <w:spacing w:before="100" w:beforeAutospacing="1" w:after="100" w:afterAutospacing="1"/>
              <w:rPr>
                <w:rFonts w:ascii="Times New Roman" w:eastAsia="Times New Roman" w:hAnsi="Times New Roman" w:cs="Times New Roman"/>
                <w:sz w:val="24"/>
                <w:szCs w:val="24"/>
              </w:rPr>
            </w:pPr>
          </w:p>
          <w:p w14:paraId="32F19426"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78CD5569"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0E4E98C5" w14:textId="77777777" w:rsidR="00384004" w:rsidRDefault="00384004">
            <w:pPr>
              <w:pStyle w:val="ListParagraph"/>
              <w:numPr>
                <w:ilvl w:val="1"/>
                <w:numId w:val="10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78476640" w14:textId="77777777" w:rsidR="00384004" w:rsidRDefault="00384004">
            <w:pPr>
              <w:pStyle w:val="ListParagraph"/>
              <w:numPr>
                <w:ilvl w:val="1"/>
                <w:numId w:val="9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662A974A"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0AFADD69"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550CAB5B" w14:textId="77777777" w:rsidR="00384004" w:rsidRDefault="00384004" w:rsidP="00076F1A">
            <w:pPr>
              <w:pStyle w:val="ListParagraph"/>
              <w:ind w:left="470"/>
              <w:rPr>
                <w:rFonts w:ascii="Times New Roman" w:eastAsia="Times New Roman" w:hAnsi="Times New Roman" w:cs="Times New Roman"/>
                <w:sz w:val="24"/>
                <w:szCs w:val="24"/>
              </w:rPr>
            </w:pPr>
          </w:p>
          <w:p w14:paraId="785294A7" w14:textId="6216B453" w:rsidR="00384004" w:rsidRPr="00076F1A" w:rsidRDefault="00384004">
            <w:pPr>
              <w:pStyle w:val="ListParagraph"/>
              <w:numPr>
                <w:ilvl w:val="0"/>
                <w:numId w:val="147"/>
              </w:numPr>
              <w:rPr>
                <w:rFonts w:ascii="Times New Roman" w:eastAsia="Times New Roman" w:hAnsi="Times New Roman" w:cs="Times New Roman"/>
                <w:sz w:val="24"/>
                <w:szCs w:val="24"/>
              </w:rPr>
            </w:pPr>
            <w:r w:rsidRPr="00076F1A">
              <w:rPr>
                <w:rFonts w:ascii="Times New Roman" w:eastAsia="Times New Roman" w:hAnsi="Times New Roman" w:cs="Times New Roman"/>
                <w:sz w:val="24"/>
                <w:szCs w:val="24"/>
              </w:rPr>
              <w:t>Exam Domains I.A, I.B, II.B, II.C, and II.D</w:t>
            </w:r>
          </w:p>
        </w:tc>
        <w:tc>
          <w:tcPr>
            <w:tcW w:w="675" w:type="pct"/>
          </w:tcPr>
          <w:p w14:paraId="1DDA93E0"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6567B8A9" w14:textId="77777777" w:rsidR="009B3541" w:rsidRPr="009B3541" w:rsidRDefault="009B3541" w:rsidP="009B3541">
            <w:pPr>
              <w:rPr>
                <w:rFonts w:ascii="Times New Roman" w:eastAsia="Times New Roman" w:hAnsi="Times New Roman" w:cs="Times New Roman"/>
                <w:sz w:val="24"/>
                <w:szCs w:val="24"/>
              </w:rPr>
            </w:pPr>
          </w:p>
          <w:p w14:paraId="572425C0"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w:t>
            </w:r>
          </w:p>
          <w:p w14:paraId="20C92858"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601D7988" w14:textId="77777777" w:rsidR="009B3541" w:rsidRPr="009B3541" w:rsidRDefault="009B3541" w:rsidP="009B3541">
            <w:pPr>
              <w:rPr>
                <w:rFonts w:ascii="Times New Roman" w:eastAsia="Times New Roman" w:hAnsi="Times New Roman" w:cs="Times New Roman"/>
                <w:sz w:val="24"/>
                <w:szCs w:val="24"/>
              </w:rPr>
            </w:pPr>
          </w:p>
          <w:p w14:paraId="65CC2DC5"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w:t>
            </w:r>
          </w:p>
          <w:p w14:paraId="15C4B7C0" w14:textId="6504D6D3"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tc>
      </w:tr>
      <w:tr w:rsidR="00384004" w:rsidRPr="009C4A1C" w14:paraId="46539ABF" w14:textId="36C9EFA8" w:rsidTr="00384004">
        <w:tc>
          <w:tcPr>
            <w:tcW w:w="167" w:type="pct"/>
            <w:shd w:val="clear" w:color="auto" w:fill="FFFFFF" w:themeFill="background1"/>
          </w:tcPr>
          <w:p w14:paraId="4784B8D2" w14:textId="11669B38"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85" w:type="pct"/>
            <w:shd w:val="clear" w:color="auto" w:fill="FFFFFF" w:themeFill="background1"/>
            <w:tcMar>
              <w:top w:w="43" w:type="dxa"/>
              <w:left w:w="115" w:type="dxa"/>
              <w:bottom w:w="43" w:type="dxa"/>
              <w:right w:w="115" w:type="dxa"/>
            </w:tcMar>
          </w:tcPr>
          <w:p w14:paraId="285D5BF5" w14:textId="77777777" w:rsidR="00384004"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a cross-check of the </w:t>
            </w:r>
            <w:r w:rsidRPr="00585017">
              <w:rPr>
                <w:rFonts w:ascii="Times New Roman" w:eastAsia="Times New Roman" w:hAnsi="Times New Roman" w:cs="Times New Roman"/>
                <w:sz w:val="24"/>
                <w:szCs w:val="24"/>
              </w:rPr>
              <w:t xml:space="preserve">overall haircut. </w:t>
            </w:r>
          </w:p>
          <w:p w14:paraId="49B33DE9" w14:textId="77777777" w:rsidR="00384004" w:rsidRPr="009C4A1C" w:rsidRDefault="00384004" w:rsidP="00076F1A">
            <w:pPr>
              <w:rPr>
                <w:rFonts w:ascii="Times New Roman" w:eastAsia="Times New Roman" w:hAnsi="Times New Roman" w:cs="Times New Roman"/>
                <w:sz w:val="24"/>
                <w:szCs w:val="24"/>
              </w:rPr>
            </w:pPr>
          </w:p>
        </w:tc>
        <w:tc>
          <w:tcPr>
            <w:tcW w:w="971" w:type="pct"/>
          </w:tcPr>
          <w:p w14:paraId="7C5AE384" w14:textId="209D8AB7" w:rsidR="00384004" w:rsidRPr="009C4A1C" w:rsidRDefault="00384004" w:rsidP="00076F1A">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731677">
              <w:rPr>
                <w:rFonts w:ascii="Times New Roman" w:eastAsia="Times New Roman" w:hAnsi="Times New Roman" w:cs="Times New Roman"/>
                <w:sz w:val="24"/>
                <w:szCs w:val="24"/>
              </w:rPr>
              <w:t xml:space="preserve"> should include </w:t>
            </w:r>
            <w:r>
              <w:rPr>
                <w:rFonts w:ascii="Times New Roman" w:eastAsia="Times New Roman" w:hAnsi="Times New Roman" w:cs="Times New Roman"/>
                <w:sz w:val="24"/>
                <w:szCs w:val="24"/>
              </w:rPr>
              <w:t>using cross-checking</w:t>
            </w:r>
            <w:r w:rsidRPr="007316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to </w:t>
            </w:r>
            <w:r w:rsidRPr="00731677">
              <w:rPr>
                <w:rFonts w:ascii="Times New Roman" w:eastAsia="Times New Roman" w:hAnsi="Times New Roman" w:cs="Times New Roman"/>
                <w:sz w:val="24"/>
                <w:szCs w:val="24"/>
              </w:rPr>
              <w:t>analyz</w:t>
            </w:r>
            <w:r>
              <w:rPr>
                <w:rFonts w:ascii="Times New Roman" w:eastAsia="Times New Roman" w:hAnsi="Times New Roman" w:cs="Times New Roman"/>
                <w:sz w:val="24"/>
                <w:szCs w:val="24"/>
              </w:rPr>
              <w:t>e</w:t>
            </w:r>
            <w:r w:rsidRPr="00731677">
              <w:rPr>
                <w:rFonts w:ascii="Times New Roman" w:eastAsia="Times New Roman" w:hAnsi="Times New Roman" w:cs="Times New Roman"/>
                <w:sz w:val="24"/>
                <w:szCs w:val="24"/>
              </w:rPr>
              <w:t xml:space="preserve"> overall haircut for blending, outline, and balance</w:t>
            </w:r>
            <w:r>
              <w:rPr>
                <w:rFonts w:ascii="Times New Roman" w:eastAsia="Times New Roman" w:hAnsi="Times New Roman" w:cs="Times New Roman"/>
                <w:sz w:val="24"/>
                <w:szCs w:val="24"/>
              </w:rPr>
              <w:t xml:space="preserve"> accuracy</w:t>
            </w:r>
            <w:r w:rsidRPr="00731677">
              <w:rPr>
                <w:rFonts w:ascii="Times New Roman" w:eastAsia="Times New Roman" w:hAnsi="Times New Roman" w:cs="Times New Roman"/>
                <w:sz w:val="24"/>
                <w:szCs w:val="24"/>
              </w:rPr>
              <w:t>.</w:t>
            </w:r>
          </w:p>
        </w:tc>
        <w:tc>
          <w:tcPr>
            <w:tcW w:w="938" w:type="pct"/>
          </w:tcPr>
          <w:p w14:paraId="56DF579C"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130E04D" w14:textId="77777777" w:rsidR="00384004" w:rsidRPr="00731677" w:rsidRDefault="00384004">
            <w:pPr>
              <w:numPr>
                <w:ilvl w:val="0"/>
                <w:numId w:val="2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When is blending used?</w:t>
            </w:r>
          </w:p>
          <w:p w14:paraId="5B19C1A3" w14:textId="77777777" w:rsidR="00384004" w:rsidRPr="00731677" w:rsidRDefault="00384004">
            <w:pPr>
              <w:numPr>
                <w:ilvl w:val="0"/>
                <w:numId w:val="2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cross-checking techniques?</w:t>
            </w:r>
          </w:p>
          <w:p w14:paraId="062677FD" w14:textId="77777777" w:rsidR="00384004" w:rsidRDefault="00384004">
            <w:pPr>
              <w:numPr>
                <w:ilvl w:val="0"/>
                <w:numId w:val="2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texturizing techniques?</w:t>
            </w:r>
          </w:p>
          <w:p w14:paraId="0CD5DC5C" w14:textId="77777777" w:rsidR="00384004" w:rsidRPr="0026094D" w:rsidRDefault="00384004">
            <w:pPr>
              <w:numPr>
                <w:ilvl w:val="0"/>
                <w:numId w:val="2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vertical haircut?</w:t>
            </w:r>
          </w:p>
          <w:p w14:paraId="037378C9" w14:textId="77777777" w:rsidR="00384004" w:rsidRPr="0026094D" w:rsidRDefault="00384004">
            <w:pPr>
              <w:numPr>
                <w:ilvl w:val="0"/>
                <w:numId w:val="2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horizontal haircut?</w:t>
            </w:r>
          </w:p>
          <w:p w14:paraId="7FED75CE" w14:textId="77777777" w:rsidR="00384004" w:rsidRPr="0026094D" w:rsidRDefault="00384004">
            <w:pPr>
              <w:numPr>
                <w:ilvl w:val="0"/>
                <w:numId w:val="2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diagonal haircut?</w:t>
            </w:r>
          </w:p>
          <w:p w14:paraId="45D730EB"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6B7C8BD9"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53CD6848" w14:textId="77777777" w:rsidR="00384004" w:rsidRDefault="00384004">
            <w:pPr>
              <w:pStyle w:val="ListParagraph"/>
              <w:numPr>
                <w:ilvl w:val="1"/>
                <w:numId w:val="101"/>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0A266328" w14:textId="77777777" w:rsidR="00384004" w:rsidRDefault="00384004">
            <w:pPr>
              <w:pStyle w:val="ListParagraph"/>
              <w:numPr>
                <w:ilvl w:val="1"/>
                <w:numId w:val="9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7DB6B691"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6586CBFD"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7F4C97BA" w14:textId="77777777" w:rsidR="00384004" w:rsidRDefault="00384004" w:rsidP="00076F1A">
            <w:pPr>
              <w:pStyle w:val="ListParagraph"/>
              <w:ind w:left="470"/>
              <w:rPr>
                <w:rFonts w:ascii="Times New Roman" w:eastAsia="Times New Roman" w:hAnsi="Times New Roman" w:cs="Times New Roman"/>
                <w:sz w:val="24"/>
                <w:szCs w:val="24"/>
              </w:rPr>
            </w:pPr>
          </w:p>
          <w:p w14:paraId="3865AD36" w14:textId="77777777" w:rsidR="00384004" w:rsidRDefault="00384004">
            <w:pPr>
              <w:pStyle w:val="ListParagraph"/>
              <w:numPr>
                <w:ilvl w:val="0"/>
                <w:numId w:val="9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240DF3ED" w14:textId="77777777" w:rsidR="00384004" w:rsidRPr="009C4A1C" w:rsidRDefault="00384004" w:rsidP="00076F1A">
            <w:pPr>
              <w:rPr>
                <w:rFonts w:ascii="Times New Roman" w:eastAsia="Times New Roman" w:hAnsi="Times New Roman" w:cs="Times New Roman"/>
                <w:sz w:val="24"/>
                <w:szCs w:val="24"/>
              </w:rPr>
            </w:pPr>
          </w:p>
        </w:tc>
        <w:tc>
          <w:tcPr>
            <w:tcW w:w="675" w:type="pct"/>
          </w:tcPr>
          <w:p w14:paraId="03F4EB4E"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65F3BC37" w14:textId="77777777" w:rsidR="009B3541" w:rsidRPr="009B3541" w:rsidRDefault="009B3541" w:rsidP="009B3541">
            <w:pPr>
              <w:rPr>
                <w:rFonts w:ascii="Times New Roman" w:eastAsia="Times New Roman" w:hAnsi="Times New Roman" w:cs="Times New Roman"/>
                <w:sz w:val="24"/>
                <w:szCs w:val="24"/>
              </w:rPr>
            </w:pPr>
          </w:p>
          <w:p w14:paraId="5288829D"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w:t>
            </w:r>
          </w:p>
          <w:p w14:paraId="5A07ABCF"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p w14:paraId="7356F7D1" w14:textId="77777777" w:rsidR="009B3541" w:rsidRPr="009B3541" w:rsidRDefault="009B3541" w:rsidP="009B3541">
            <w:pPr>
              <w:rPr>
                <w:rFonts w:ascii="Times New Roman" w:eastAsia="Times New Roman" w:hAnsi="Times New Roman" w:cs="Times New Roman"/>
                <w:sz w:val="24"/>
                <w:szCs w:val="24"/>
              </w:rPr>
            </w:pPr>
          </w:p>
          <w:p w14:paraId="6A6E0209"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w:t>
            </w:r>
          </w:p>
          <w:p w14:paraId="7BFBCEA1" w14:textId="19510FE1"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Competition</w:t>
            </w:r>
          </w:p>
        </w:tc>
      </w:tr>
      <w:tr w:rsidR="00384004" w:rsidRPr="009C4A1C" w14:paraId="7AC8FA7A" w14:textId="0632E516" w:rsidTr="00384004">
        <w:tc>
          <w:tcPr>
            <w:tcW w:w="167" w:type="pct"/>
            <w:shd w:val="clear" w:color="auto" w:fill="FFFFFF" w:themeFill="background1"/>
          </w:tcPr>
          <w:p w14:paraId="77522FFD" w14:textId="47DF7B49" w:rsidR="00384004" w:rsidRPr="009C4A1C" w:rsidRDefault="00384004" w:rsidP="00076F1A">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85" w:type="pct"/>
            <w:shd w:val="clear" w:color="auto" w:fill="FFFFFF" w:themeFill="background1"/>
            <w:tcMar>
              <w:top w:w="43" w:type="dxa"/>
              <w:left w:w="115" w:type="dxa"/>
              <w:bottom w:w="43" w:type="dxa"/>
              <w:right w:w="115" w:type="dxa"/>
            </w:tcMar>
          </w:tcPr>
          <w:p w14:paraId="2707F4B9" w14:textId="63898A11" w:rsidR="00384004" w:rsidRPr="009C4A1C" w:rsidRDefault="00384004" w:rsidP="00076F1A">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Perform advanced haircutting techniques. </w:t>
            </w:r>
          </w:p>
        </w:tc>
        <w:tc>
          <w:tcPr>
            <w:tcW w:w="971" w:type="pct"/>
          </w:tcPr>
          <w:p w14:paraId="774421C3" w14:textId="2E829341" w:rsidR="00384004" w:rsidRPr="009C4A1C" w:rsidRDefault="00384004" w:rsidP="00076F1A">
            <w:pPr>
              <w:shd w:val="clear" w:color="auto" w:fill="FFFFFF"/>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Performance should include the application of all learned techniques (e.g., slicing, carving, notching, point cutting) to create a variety of effects and styles.</w:t>
            </w:r>
          </w:p>
        </w:tc>
        <w:tc>
          <w:tcPr>
            <w:tcW w:w="938" w:type="pct"/>
          </w:tcPr>
          <w:p w14:paraId="6257FFB9" w14:textId="77777777" w:rsidR="00384004" w:rsidRPr="007F0F72" w:rsidRDefault="00384004" w:rsidP="00076F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4FA579D" w14:textId="77777777" w:rsidR="00384004" w:rsidRPr="0026094D" w:rsidRDefault="00384004">
            <w:pPr>
              <w:numPr>
                <w:ilvl w:val="0"/>
                <w:numId w:val="2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elevations are used when creating an asymmetrical hair style?</w:t>
            </w:r>
          </w:p>
          <w:p w14:paraId="73000217" w14:textId="77777777" w:rsidR="00384004" w:rsidRPr="0026094D" w:rsidRDefault="00384004">
            <w:pPr>
              <w:numPr>
                <w:ilvl w:val="0"/>
                <w:numId w:val="2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other examples of advanced hair styles?</w:t>
            </w:r>
          </w:p>
          <w:p w14:paraId="0BD03DC3" w14:textId="77777777" w:rsidR="00384004" w:rsidRPr="00B91F82" w:rsidRDefault="00384004" w:rsidP="00076F1A">
            <w:pPr>
              <w:rPr>
                <w:rFonts w:ascii="Times New Roman" w:eastAsia="Times New Roman" w:hAnsi="Times New Roman" w:cs="Times New Roman"/>
                <w:sz w:val="24"/>
                <w:szCs w:val="24"/>
              </w:rPr>
            </w:pPr>
          </w:p>
        </w:tc>
        <w:tc>
          <w:tcPr>
            <w:tcW w:w="788" w:type="pct"/>
          </w:tcPr>
          <w:p w14:paraId="4EDE287F" w14:textId="77777777" w:rsidR="00384004" w:rsidRPr="009C4A1C" w:rsidRDefault="00384004" w:rsidP="00076F1A">
            <w:pPr>
              <w:rPr>
                <w:rFonts w:ascii="Times New Roman" w:eastAsia="Times New Roman" w:hAnsi="Times New Roman" w:cs="Times New Roman"/>
                <w:sz w:val="24"/>
                <w:szCs w:val="24"/>
              </w:rPr>
            </w:pPr>
          </w:p>
        </w:tc>
        <w:tc>
          <w:tcPr>
            <w:tcW w:w="676" w:type="pct"/>
          </w:tcPr>
          <w:p w14:paraId="625D2750" w14:textId="77777777" w:rsidR="00384004" w:rsidRDefault="00384004">
            <w:pPr>
              <w:pStyle w:val="ListParagraph"/>
              <w:numPr>
                <w:ilvl w:val="1"/>
                <w:numId w:val="102"/>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ABA04C0" w14:textId="77777777" w:rsidR="00384004" w:rsidRDefault="00384004">
            <w:pPr>
              <w:pStyle w:val="ListParagraph"/>
              <w:numPr>
                <w:ilvl w:val="1"/>
                <w:numId w:val="96"/>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3D5507AD"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02144E18" w14:textId="77777777" w:rsidR="00384004" w:rsidRDefault="00384004">
            <w:pPr>
              <w:pStyle w:val="ListParagraph"/>
              <w:numPr>
                <w:ilvl w:val="2"/>
                <w:numId w:val="9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6004A4D1" w14:textId="77777777" w:rsidR="00384004" w:rsidRDefault="00384004" w:rsidP="00076F1A">
            <w:pPr>
              <w:pStyle w:val="ListParagraph"/>
              <w:ind w:left="470"/>
              <w:rPr>
                <w:rFonts w:ascii="Times New Roman" w:eastAsia="Times New Roman" w:hAnsi="Times New Roman" w:cs="Times New Roman"/>
                <w:sz w:val="24"/>
                <w:szCs w:val="24"/>
              </w:rPr>
            </w:pPr>
          </w:p>
          <w:p w14:paraId="2D33C550" w14:textId="77777777" w:rsidR="00384004" w:rsidRDefault="00384004">
            <w:pPr>
              <w:pStyle w:val="ListParagraph"/>
              <w:numPr>
                <w:ilvl w:val="0"/>
                <w:numId w:val="9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3BC474FE" w14:textId="77777777" w:rsidR="00384004" w:rsidRPr="009C4A1C" w:rsidRDefault="00384004" w:rsidP="00076F1A">
            <w:pPr>
              <w:rPr>
                <w:rFonts w:ascii="Times New Roman" w:eastAsia="Times New Roman" w:hAnsi="Times New Roman" w:cs="Times New Roman"/>
                <w:sz w:val="24"/>
                <w:szCs w:val="24"/>
              </w:rPr>
            </w:pPr>
          </w:p>
        </w:tc>
        <w:tc>
          <w:tcPr>
            <w:tcW w:w="675" w:type="pct"/>
          </w:tcPr>
          <w:p w14:paraId="4289B0C3"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374EF8F0" w14:textId="77777777" w:rsidR="009B3541" w:rsidRPr="009B3541" w:rsidRDefault="009B3541" w:rsidP="009B3541">
            <w:pPr>
              <w:rPr>
                <w:rFonts w:ascii="Times New Roman" w:eastAsia="Times New Roman" w:hAnsi="Times New Roman" w:cs="Times New Roman"/>
                <w:sz w:val="24"/>
                <w:szCs w:val="24"/>
              </w:rPr>
            </w:pPr>
          </w:p>
          <w:p w14:paraId="698B345D" w14:textId="6BB0EFB1"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CTE Educator</w:t>
            </w:r>
          </w:p>
        </w:tc>
      </w:tr>
      <w:tr w:rsidR="00384004" w:rsidRPr="009C4A1C" w14:paraId="6D2115E8" w14:textId="1C64B68B" w:rsidTr="00384004">
        <w:tc>
          <w:tcPr>
            <w:tcW w:w="167" w:type="pct"/>
            <w:shd w:val="clear" w:color="auto" w:fill="D0CECE" w:themeFill="background2" w:themeFillShade="E6"/>
          </w:tcPr>
          <w:p w14:paraId="1301CCAB" w14:textId="77777777" w:rsidR="00384004" w:rsidRPr="009C4A1C" w:rsidRDefault="00384004" w:rsidP="00076F1A">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47157298" w14:textId="384BFEDC" w:rsidR="00384004" w:rsidRPr="00076F1A" w:rsidRDefault="00384004" w:rsidP="00076F1A">
            <w:pPr>
              <w:spacing w:before="100" w:beforeAutospacing="1" w:after="100" w:afterAutospacing="1"/>
              <w:rPr>
                <w:rFonts w:ascii="Times New Roman" w:eastAsia="Times New Roman" w:hAnsi="Times New Roman" w:cs="Times New Roman"/>
                <w:b/>
                <w:bCs/>
                <w:sz w:val="24"/>
                <w:szCs w:val="24"/>
              </w:rPr>
            </w:pPr>
            <w:r w:rsidRPr="00894968">
              <w:rPr>
                <w:rFonts w:ascii="Times New Roman" w:eastAsia="Times New Roman" w:hAnsi="Times New Roman" w:cs="Times New Roman"/>
                <w:b/>
                <w:bCs/>
                <w:sz w:val="24"/>
                <w:szCs w:val="24"/>
              </w:rPr>
              <w:t>Performing Soft-Curl Permanent</w:t>
            </w:r>
          </w:p>
        </w:tc>
        <w:tc>
          <w:tcPr>
            <w:tcW w:w="971" w:type="pct"/>
            <w:shd w:val="clear" w:color="auto" w:fill="D0CECE" w:themeFill="background2" w:themeFillShade="E6"/>
          </w:tcPr>
          <w:p w14:paraId="1CDA0D15" w14:textId="77777777" w:rsidR="00384004" w:rsidRPr="00076F1A" w:rsidRDefault="00384004" w:rsidP="00076F1A"/>
        </w:tc>
        <w:tc>
          <w:tcPr>
            <w:tcW w:w="938" w:type="pct"/>
            <w:shd w:val="clear" w:color="auto" w:fill="D0CECE" w:themeFill="background2" w:themeFillShade="E6"/>
            <w:vAlign w:val="center"/>
          </w:tcPr>
          <w:p w14:paraId="7434ACA0" w14:textId="77777777" w:rsidR="00384004" w:rsidRPr="00B91F82" w:rsidRDefault="00384004" w:rsidP="00076F1A">
            <w:pPr>
              <w:rPr>
                <w:rFonts w:ascii="Times New Roman" w:eastAsia="Times New Roman" w:hAnsi="Times New Roman" w:cs="Times New Roman"/>
                <w:sz w:val="24"/>
                <w:szCs w:val="24"/>
              </w:rPr>
            </w:pPr>
          </w:p>
        </w:tc>
        <w:tc>
          <w:tcPr>
            <w:tcW w:w="788" w:type="pct"/>
            <w:shd w:val="clear" w:color="auto" w:fill="D0CECE" w:themeFill="background2" w:themeFillShade="E6"/>
          </w:tcPr>
          <w:p w14:paraId="23CF79B3" w14:textId="77777777" w:rsidR="00384004" w:rsidRPr="009C4A1C" w:rsidRDefault="00384004" w:rsidP="00076F1A">
            <w:pPr>
              <w:rPr>
                <w:rFonts w:ascii="Times New Roman" w:eastAsia="Times New Roman" w:hAnsi="Times New Roman" w:cs="Times New Roman"/>
                <w:sz w:val="24"/>
                <w:szCs w:val="24"/>
              </w:rPr>
            </w:pPr>
          </w:p>
        </w:tc>
        <w:tc>
          <w:tcPr>
            <w:tcW w:w="676" w:type="pct"/>
            <w:shd w:val="clear" w:color="auto" w:fill="D0CECE" w:themeFill="background2" w:themeFillShade="E6"/>
          </w:tcPr>
          <w:p w14:paraId="697CA05E" w14:textId="77777777" w:rsidR="00384004" w:rsidRPr="009C4A1C" w:rsidRDefault="00384004" w:rsidP="00076F1A">
            <w:pPr>
              <w:rPr>
                <w:rFonts w:ascii="Times New Roman" w:eastAsia="Times New Roman" w:hAnsi="Times New Roman" w:cs="Times New Roman"/>
                <w:sz w:val="24"/>
                <w:szCs w:val="24"/>
              </w:rPr>
            </w:pPr>
          </w:p>
        </w:tc>
        <w:tc>
          <w:tcPr>
            <w:tcW w:w="675" w:type="pct"/>
            <w:shd w:val="clear" w:color="auto" w:fill="D0CECE" w:themeFill="background2" w:themeFillShade="E6"/>
          </w:tcPr>
          <w:p w14:paraId="5EBBB568" w14:textId="77777777" w:rsidR="00384004" w:rsidRPr="009C4A1C" w:rsidRDefault="00384004" w:rsidP="00076F1A">
            <w:pPr>
              <w:rPr>
                <w:rFonts w:ascii="Times New Roman" w:eastAsia="Times New Roman" w:hAnsi="Times New Roman" w:cs="Times New Roman"/>
                <w:sz w:val="24"/>
                <w:szCs w:val="24"/>
              </w:rPr>
            </w:pPr>
          </w:p>
        </w:tc>
      </w:tr>
      <w:tr w:rsidR="00384004" w:rsidRPr="009C4A1C" w14:paraId="521A8D1F" w14:textId="622B387C" w:rsidTr="00384004">
        <w:tc>
          <w:tcPr>
            <w:tcW w:w="167" w:type="pct"/>
            <w:shd w:val="clear" w:color="auto" w:fill="FFFFFF" w:themeFill="background1"/>
          </w:tcPr>
          <w:p w14:paraId="48E8BF6D" w14:textId="2E3E28C4" w:rsidR="00384004" w:rsidRDefault="00384004" w:rsidP="00526F75">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r w:rsidR="009B3541">
              <w:rPr>
                <w:rFonts w:ascii="Times New Roman" w:eastAsia="Times New Roman" w:hAnsi="Times New Roman" w:cs="Times New Roman"/>
                <w:sz w:val="24"/>
                <w:szCs w:val="24"/>
              </w:rPr>
              <w:t xml:space="preserve"> (O)</w:t>
            </w:r>
          </w:p>
          <w:p w14:paraId="14B3F139" w14:textId="77777777" w:rsidR="00384004" w:rsidRPr="009C4A1C" w:rsidRDefault="00384004" w:rsidP="00526F75">
            <w:pPr>
              <w:rPr>
                <w:rFonts w:ascii="Times New Roman" w:eastAsia="Times New Roman" w:hAnsi="Times New Roman" w:cs="Times New Roman"/>
                <w:sz w:val="24"/>
                <w:szCs w:val="24"/>
              </w:rPr>
            </w:pPr>
          </w:p>
        </w:tc>
        <w:tc>
          <w:tcPr>
            <w:tcW w:w="785" w:type="pct"/>
            <w:shd w:val="clear" w:color="auto" w:fill="FFFFFF" w:themeFill="background1"/>
            <w:tcMar>
              <w:top w:w="43" w:type="dxa"/>
              <w:left w:w="115" w:type="dxa"/>
              <w:bottom w:w="43" w:type="dxa"/>
              <w:right w:w="115" w:type="dxa"/>
            </w:tcMar>
          </w:tcPr>
          <w:p w14:paraId="5639DB84" w14:textId="436F1E1B" w:rsidR="00384004" w:rsidRPr="009C4A1C" w:rsidRDefault="00384004" w:rsidP="00526F75">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rod type for</w:t>
            </w:r>
            <w:r>
              <w:rPr>
                <w:rFonts w:ascii="Times New Roman" w:eastAsia="Times New Roman" w:hAnsi="Times New Roman" w:cs="Times New Roman"/>
                <w:sz w:val="24"/>
                <w:szCs w:val="24"/>
              </w:rPr>
              <w:t xml:space="preserve"> the</w:t>
            </w:r>
            <w:r w:rsidRPr="00F42C37">
              <w:rPr>
                <w:rFonts w:ascii="Times New Roman" w:eastAsia="Times New Roman" w:hAnsi="Times New Roman" w:cs="Times New Roman"/>
                <w:sz w:val="24"/>
                <w:szCs w:val="24"/>
              </w:rPr>
              <w:t xml:space="preserve"> desired result. </w:t>
            </w:r>
          </w:p>
        </w:tc>
        <w:tc>
          <w:tcPr>
            <w:tcW w:w="971" w:type="pct"/>
          </w:tcPr>
          <w:p w14:paraId="18E2CD26" w14:textId="77777777" w:rsidR="00384004" w:rsidRPr="0026094D" w:rsidRDefault="00384004" w:rsidP="00526F75">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Selection should include selecting the rod size for a soft curl permanent.</w:t>
            </w:r>
          </w:p>
          <w:p w14:paraId="04A73F8F" w14:textId="77777777" w:rsidR="00384004" w:rsidRPr="009C4A1C" w:rsidRDefault="00384004" w:rsidP="00526F75">
            <w:pPr>
              <w:shd w:val="clear" w:color="auto" w:fill="FFFFFF"/>
              <w:rPr>
                <w:rFonts w:ascii="Times New Roman" w:eastAsia="Times New Roman" w:hAnsi="Times New Roman" w:cs="Times New Roman"/>
                <w:sz w:val="24"/>
                <w:szCs w:val="24"/>
              </w:rPr>
            </w:pPr>
          </w:p>
        </w:tc>
        <w:tc>
          <w:tcPr>
            <w:tcW w:w="938" w:type="pct"/>
          </w:tcPr>
          <w:p w14:paraId="6EF919B4" w14:textId="77777777" w:rsidR="00384004" w:rsidRPr="007F0F72" w:rsidRDefault="00384004" w:rsidP="00526F7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55BF4F7" w14:textId="77777777" w:rsidR="00384004" w:rsidRPr="0026094D" w:rsidRDefault="00384004">
            <w:pPr>
              <w:numPr>
                <w:ilvl w:val="0"/>
                <w:numId w:val="2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determines the size of the rod used?</w:t>
            </w:r>
          </w:p>
          <w:p w14:paraId="13D19B33" w14:textId="77777777" w:rsidR="00384004" w:rsidRPr="0026094D" w:rsidRDefault="00384004">
            <w:pPr>
              <w:numPr>
                <w:ilvl w:val="0"/>
                <w:numId w:val="2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many times should the hair encircle the rod?</w:t>
            </w:r>
          </w:p>
          <w:p w14:paraId="6B3BA37B" w14:textId="77777777" w:rsidR="00384004" w:rsidRPr="0026094D" w:rsidRDefault="00384004">
            <w:pPr>
              <w:numPr>
                <w:ilvl w:val="0"/>
                <w:numId w:val="2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necessary to use a rod at least two times larger than the natural curl?</w:t>
            </w:r>
          </w:p>
          <w:p w14:paraId="1F3DF3F1" w14:textId="77777777" w:rsidR="00384004" w:rsidRPr="00B91F82" w:rsidRDefault="00384004" w:rsidP="00526F75">
            <w:pPr>
              <w:rPr>
                <w:rFonts w:ascii="Times New Roman" w:eastAsia="Times New Roman" w:hAnsi="Times New Roman" w:cs="Times New Roman"/>
                <w:sz w:val="24"/>
                <w:szCs w:val="24"/>
              </w:rPr>
            </w:pPr>
          </w:p>
        </w:tc>
        <w:tc>
          <w:tcPr>
            <w:tcW w:w="788" w:type="pct"/>
          </w:tcPr>
          <w:p w14:paraId="26C437B9" w14:textId="77777777" w:rsidR="00384004" w:rsidRPr="009C4A1C" w:rsidRDefault="00384004" w:rsidP="00526F75">
            <w:pPr>
              <w:rPr>
                <w:rFonts w:ascii="Times New Roman" w:eastAsia="Times New Roman" w:hAnsi="Times New Roman" w:cs="Times New Roman"/>
                <w:sz w:val="24"/>
                <w:szCs w:val="24"/>
              </w:rPr>
            </w:pPr>
          </w:p>
        </w:tc>
        <w:tc>
          <w:tcPr>
            <w:tcW w:w="676" w:type="pct"/>
          </w:tcPr>
          <w:p w14:paraId="69FB891C" w14:textId="77777777" w:rsidR="00384004" w:rsidRDefault="00384004">
            <w:pPr>
              <w:pStyle w:val="ListParagraph"/>
              <w:numPr>
                <w:ilvl w:val="1"/>
                <w:numId w:val="104"/>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1C7F8DF" w14:textId="77777777" w:rsidR="00384004" w:rsidRDefault="00384004">
            <w:pPr>
              <w:pStyle w:val="ListParagraph"/>
              <w:numPr>
                <w:ilvl w:val="1"/>
                <w:numId w:val="104"/>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FA36CF6" w14:textId="77777777" w:rsidR="00384004" w:rsidRDefault="00384004">
            <w:pPr>
              <w:pStyle w:val="ListParagraph"/>
              <w:numPr>
                <w:ilvl w:val="1"/>
                <w:numId w:val="1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5B97ED36" w14:textId="77777777" w:rsidR="00384004" w:rsidRDefault="00384004">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6E741445" w14:textId="77777777" w:rsidR="00384004" w:rsidRDefault="00384004">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63A8B3B" w14:textId="77777777" w:rsidR="00384004" w:rsidRDefault="00384004">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EFC537D" w14:textId="77777777" w:rsidR="00384004" w:rsidRDefault="00384004" w:rsidP="00526F75">
            <w:pPr>
              <w:pStyle w:val="ListParagraph"/>
              <w:spacing w:before="100" w:beforeAutospacing="1" w:after="100" w:afterAutospacing="1"/>
              <w:ind w:left="740"/>
              <w:rPr>
                <w:rFonts w:ascii="Times New Roman" w:eastAsia="Times New Roman" w:hAnsi="Times New Roman" w:cs="Times New Roman"/>
                <w:sz w:val="24"/>
                <w:szCs w:val="24"/>
              </w:rPr>
            </w:pPr>
          </w:p>
          <w:p w14:paraId="711BC264" w14:textId="77777777" w:rsidR="00384004" w:rsidRPr="000B2C5B" w:rsidRDefault="00384004">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509A7F82" w14:textId="77777777" w:rsidR="00384004" w:rsidRPr="009C4A1C" w:rsidRDefault="00384004" w:rsidP="00526F75">
            <w:pPr>
              <w:rPr>
                <w:rFonts w:ascii="Times New Roman" w:eastAsia="Times New Roman" w:hAnsi="Times New Roman" w:cs="Times New Roman"/>
                <w:sz w:val="24"/>
                <w:szCs w:val="24"/>
              </w:rPr>
            </w:pPr>
          </w:p>
        </w:tc>
        <w:tc>
          <w:tcPr>
            <w:tcW w:w="675" w:type="pct"/>
          </w:tcPr>
          <w:p w14:paraId="79CFA1ED" w14:textId="77777777" w:rsidR="009B3541" w:rsidRPr="009B3541" w:rsidRDefault="009B3541" w:rsidP="009B3541">
            <w:pPr>
              <w:spacing w:before="100" w:beforeAutospacing="1" w:after="100" w:afterAutospacing="1"/>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2F22E7DB" w14:textId="3DE7BBFE" w:rsidR="00384004" w:rsidRPr="009B3541" w:rsidRDefault="009B3541" w:rsidP="009B3541">
            <w:pPr>
              <w:spacing w:before="100" w:beforeAutospacing="1" w:after="100" w:afterAutospacing="1"/>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CTE Educator</w:t>
            </w:r>
          </w:p>
        </w:tc>
      </w:tr>
      <w:tr w:rsidR="00384004" w:rsidRPr="009C4A1C" w14:paraId="39112235" w14:textId="69258B3B" w:rsidTr="00384004">
        <w:tc>
          <w:tcPr>
            <w:tcW w:w="167" w:type="pct"/>
            <w:shd w:val="clear" w:color="auto" w:fill="FFFFFF" w:themeFill="background1"/>
          </w:tcPr>
          <w:p w14:paraId="53220179" w14:textId="0FB266F2" w:rsidR="00384004" w:rsidRPr="009C4A1C" w:rsidRDefault="00384004" w:rsidP="00C523B8">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009B3541">
              <w:rPr>
                <w:rFonts w:ascii="Times New Roman" w:eastAsia="Times New Roman" w:hAnsi="Times New Roman" w:cs="Times New Roman"/>
                <w:sz w:val="24"/>
                <w:szCs w:val="24"/>
              </w:rPr>
              <w:t xml:space="preserve"> (O)</w:t>
            </w:r>
          </w:p>
        </w:tc>
        <w:tc>
          <w:tcPr>
            <w:tcW w:w="785" w:type="pct"/>
            <w:shd w:val="clear" w:color="auto" w:fill="FFFFFF" w:themeFill="background1"/>
            <w:tcMar>
              <w:top w:w="43" w:type="dxa"/>
              <w:left w:w="115" w:type="dxa"/>
              <w:bottom w:w="43" w:type="dxa"/>
              <w:right w:w="115" w:type="dxa"/>
            </w:tcMar>
          </w:tcPr>
          <w:p w14:paraId="5A9F63BC" w14:textId="48DFAA93" w:rsidR="00384004" w:rsidRPr="009C4A1C" w:rsidRDefault="00384004" w:rsidP="00C523B8">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a </w:t>
            </w:r>
            <w:r w:rsidRPr="00F42C37">
              <w:rPr>
                <w:rFonts w:ascii="Times New Roman" w:eastAsia="Times New Roman" w:hAnsi="Times New Roman" w:cs="Times New Roman"/>
                <w:sz w:val="24"/>
                <w:szCs w:val="24"/>
              </w:rPr>
              <w:t>wrap method</w:t>
            </w:r>
            <w:r>
              <w:rPr>
                <w:rFonts w:ascii="Times New Roman" w:eastAsia="Times New Roman" w:hAnsi="Times New Roman" w:cs="Times New Roman"/>
                <w:sz w:val="24"/>
                <w:szCs w:val="24"/>
              </w:rPr>
              <w:t xml:space="preserve"> and</w:t>
            </w:r>
            <w:r w:rsidRPr="00F42C37">
              <w:rPr>
                <w:rFonts w:ascii="Times New Roman" w:eastAsia="Times New Roman" w:hAnsi="Times New Roman" w:cs="Times New Roman"/>
                <w:sz w:val="24"/>
                <w:szCs w:val="24"/>
              </w:rPr>
              <w:t xml:space="preserve"> sectioning pattern using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appropriate tension</w:t>
            </w:r>
            <w:r>
              <w:rPr>
                <w:rFonts w:ascii="Times New Roman" w:eastAsia="Times New Roman" w:hAnsi="Times New Roman" w:cs="Times New Roman"/>
                <w:sz w:val="24"/>
                <w:szCs w:val="24"/>
              </w:rPr>
              <w:t>,</w:t>
            </w:r>
            <w:r w:rsidRPr="00F42C37">
              <w:rPr>
                <w:rFonts w:ascii="Times New Roman" w:eastAsia="Times New Roman" w:hAnsi="Times New Roman" w:cs="Times New Roman"/>
                <w:sz w:val="24"/>
                <w:szCs w:val="24"/>
              </w:rPr>
              <w:t xml:space="preserve"> based on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desired results. </w:t>
            </w:r>
          </w:p>
        </w:tc>
        <w:tc>
          <w:tcPr>
            <w:tcW w:w="971" w:type="pct"/>
          </w:tcPr>
          <w:p w14:paraId="586D3077" w14:textId="77777777" w:rsidR="00384004" w:rsidRPr="0026094D" w:rsidRDefault="00384004" w:rsidP="00C523B8">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w:t>
            </w:r>
            <w:r>
              <w:rPr>
                <w:rFonts w:ascii="Times New Roman" w:eastAsia="Times New Roman" w:hAnsi="Times New Roman" w:cs="Times New Roman"/>
                <w:sz w:val="24"/>
                <w:szCs w:val="24"/>
              </w:rPr>
              <w:t>election</w:t>
            </w:r>
            <w:r w:rsidRPr="0026094D">
              <w:rPr>
                <w:rFonts w:ascii="Times New Roman" w:eastAsia="Times New Roman" w:hAnsi="Times New Roman" w:cs="Times New Roman"/>
                <w:sz w:val="24"/>
                <w:szCs w:val="24"/>
              </w:rPr>
              <w:t xml:space="preserve"> should demonstrate knowledge of</w:t>
            </w:r>
          </w:p>
          <w:p w14:paraId="6FE93B51" w14:textId="77777777" w:rsidR="00384004" w:rsidRPr="0026094D" w:rsidRDefault="00384004">
            <w:pPr>
              <w:numPr>
                <w:ilvl w:val="0"/>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 wrap method</w:t>
            </w:r>
            <w:r>
              <w:rPr>
                <w:rFonts w:ascii="Times New Roman" w:eastAsia="Times New Roman" w:hAnsi="Times New Roman" w:cs="Times New Roman"/>
                <w:sz w:val="24"/>
                <w:szCs w:val="24"/>
              </w:rPr>
              <w:t>s</w:t>
            </w:r>
          </w:p>
          <w:p w14:paraId="61957674" w14:textId="77777777" w:rsidR="00384004" w:rsidRPr="0026094D"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croquignole</w:t>
            </w:r>
          </w:p>
          <w:p w14:paraId="3DEE2CDD" w14:textId="77777777" w:rsidR="00384004" w:rsidRPr="0026094D"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spiral</w:t>
            </w:r>
          </w:p>
          <w:p w14:paraId="753BE343" w14:textId="77777777" w:rsidR="00384004" w:rsidRPr="0026094D"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single halo</w:t>
            </w:r>
          </w:p>
          <w:p w14:paraId="695D0650" w14:textId="77777777" w:rsidR="00384004"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double halo</w:t>
            </w:r>
          </w:p>
          <w:p w14:paraId="158A7E66" w14:textId="37C05A82" w:rsidR="00384004" w:rsidRPr="0026094D"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straight back</w:t>
            </w:r>
          </w:p>
          <w:p w14:paraId="7D1FC8AC" w14:textId="77777777" w:rsidR="00384004" w:rsidRPr="0026094D"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piggyback</w:t>
            </w:r>
          </w:p>
          <w:p w14:paraId="47626279" w14:textId="77777777" w:rsidR="00384004" w:rsidRPr="0026094D"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style wrap</w:t>
            </w:r>
          </w:p>
          <w:p w14:paraId="24689CB1" w14:textId="77777777" w:rsidR="00384004" w:rsidRDefault="00384004">
            <w:pPr>
              <w:numPr>
                <w:ilvl w:val="0"/>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sectioning pattern</w:t>
            </w:r>
            <w:r>
              <w:rPr>
                <w:rFonts w:ascii="Times New Roman" w:eastAsia="Times New Roman" w:hAnsi="Times New Roman" w:cs="Times New Roman"/>
                <w:sz w:val="24"/>
                <w:szCs w:val="24"/>
              </w:rPr>
              <w:t>s</w:t>
            </w:r>
          </w:p>
          <w:p w14:paraId="5C4FF8E2" w14:textId="77777777" w:rsidR="00384004"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basic</w:t>
            </w:r>
          </w:p>
          <w:p w14:paraId="030BD3FE" w14:textId="77777777" w:rsidR="00384004"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bricklay</w:t>
            </w:r>
          </w:p>
          <w:p w14:paraId="77D05B3C" w14:textId="77777777" w:rsidR="00384004"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curvature</w:t>
            </w:r>
          </w:p>
          <w:p w14:paraId="0F491433" w14:textId="77777777" w:rsidR="00384004" w:rsidRPr="0026094D" w:rsidRDefault="00384004">
            <w:pPr>
              <w:numPr>
                <w:ilvl w:val="1"/>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weave</w:t>
            </w:r>
          </w:p>
          <w:p w14:paraId="01989544" w14:textId="77777777" w:rsidR="00384004" w:rsidRPr="0026094D" w:rsidRDefault="00384004">
            <w:pPr>
              <w:numPr>
                <w:ilvl w:val="0"/>
                <w:numId w:val="2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the amount of tension used for wrapping a soft-curl perm.</w:t>
            </w:r>
          </w:p>
          <w:p w14:paraId="2FC208E7" w14:textId="77777777" w:rsidR="00384004" w:rsidRPr="009C4A1C" w:rsidRDefault="00384004" w:rsidP="00C523B8">
            <w:pPr>
              <w:shd w:val="clear" w:color="auto" w:fill="FFFFFF"/>
              <w:rPr>
                <w:rFonts w:ascii="Times New Roman" w:eastAsia="Times New Roman" w:hAnsi="Times New Roman" w:cs="Times New Roman"/>
                <w:sz w:val="24"/>
                <w:szCs w:val="24"/>
              </w:rPr>
            </w:pPr>
          </w:p>
        </w:tc>
        <w:tc>
          <w:tcPr>
            <w:tcW w:w="938" w:type="pct"/>
          </w:tcPr>
          <w:p w14:paraId="55A2EFAC" w14:textId="77777777" w:rsidR="00384004" w:rsidRPr="007F0F72" w:rsidRDefault="00384004" w:rsidP="00C523B8">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6D18C80" w14:textId="77777777" w:rsidR="00384004" w:rsidRPr="0026094D" w:rsidRDefault="00384004">
            <w:pPr>
              <w:numPr>
                <w:ilvl w:val="0"/>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wrap methods?</w:t>
            </w:r>
          </w:p>
          <w:p w14:paraId="1007E8D7" w14:textId="77777777" w:rsidR="00384004" w:rsidRPr="0026094D" w:rsidRDefault="00384004">
            <w:pPr>
              <w:numPr>
                <w:ilvl w:val="0"/>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types of sectioning patterns?</w:t>
            </w:r>
          </w:p>
          <w:p w14:paraId="1A7C2785" w14:textId="77777777" w:rsidR="00384004" w:rsidRPr="0026094D" w:rsidRDefault="00384004">
            <w:pPr>
              <w:numPr>
                <w:ilvl w:val="0"/>
                <w:numId w:val="3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effect does the amount of tension have on the hair?</w:t>
            </w:r>
          </w:p>
          <w:p w14:paraId="41DC4515" w14:textId="77777777" w:rsidR="00384004" w:rsidRPr="00B91F82" w:rsidRDefault="00384004" w:rsidP="00C523B8">
            <w:pPr>
              <w:rPr>
                <w:rFonts w:ascii="Times New Roman" w:eastAsia="Times New Roman" w:hAnsi="Times New Roman" w:cs="Times New Roman"/>
                <w:sz w:val="24"/>
                <w:szCs w:val="24"/>
              </w:rPr>
            </w:pPr>
          </w:p>
        </w:tc>
        <w:tc>
          <w:tcPr>
            <w:tcW w:w="788" w:type="pct"/>
          </w:tcPr>
          <w:p w14:paraId="3A531530" w14:textId="2804E1A0" w:rsidR="00384004" w:rsidRPr="009C4A1C" w:rsidRDefault="00384004" w:rsidP="00C523B8">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12.RV</w:t>
            </w:r>
          </w:p>
        </w:tc>
        <w:tc>
          <w:tcPr>
            <w:tcW w:w="676" w:type="pct"/>
          </w:tcPr>
          <w:p w14:paraId="5E507577" w14:textId="77777777" w:rsidR="00384004" w:rsidRDefault="00384004">
            <w:pPr>
              <w:pStyle w:val="ListParagraph"/>
              <w:numPr>
                <w:ilvl w:val="1"/>
                <w:numId w:val="10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FB734DD" w14:textId="77777777" w:rsidR="00384004" w:rsidRDefault="00384004">
            <w:pPr>
              <w:pStyle w:val="ListParagraph"/>
              <w:numPr>
                <w:ilvl w:val="1"/>
                <w:numId w:val="10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273EBEF" w14:textId="77777777" w:rsidR="00384004" w:rsidRDefault="00384004">
            <w:pPr>
              <w:pStyle w:val="ListParagraph"/>
              <w:numPr>
                <w:ilvl w:val="1"/>
                <w:numId w:val="1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742F0E02" w14:textId="77777777" w:rsidR="00384004" w:rsidRDefault="00384004">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4C3948EE" w14:textId="77777777" w:rsidR="00384004" w:rsidRDefault="00384004">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CAFA302" w14:textId="77777777" w:rsidR="00384004" w:rsidRDefault="00384004">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90D67AF" w14:textId="77777777" w:rsidR="00384004" w:rsidRDefault="00384004" w:rsidP="00C523B8">
            <w:pPr>
              <w:pStyle w:val="ListParagraph"/>
              <w:spacing w:before="100" w:beforeAutospacing="1" w:after="100" w:afterAutospacing="1"/>
              <w:ind w:left="740"/>
              <w:rPr>
                <w:rFonts w:ascii="Times New Roman" w:eastAsia="Times New Roman" w:hAnsi="Times New Roman" w:cs="Times New Roman"/>
                <w:sz w:val="24"/>
                <w:szCs w:val="24"/>
              </w:rPr>
            </w:pPr>
          </w:p>
          <w:p w14:paraId="624F63E3" w14:textId="77777777" w:rsidR="00384004" w:rsidRPr="000B2C5B" w:rsidRDefault="00384004">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060B51F" w14:textId="77777777" w:rsidR="00384004" w:rsidRPr="009C4A1C" w:rsidRDefault="00384004" w:rsidP="00C523B8">
            <w:pPr>
              <w:rPr>
                <w:rFonts w:ascii="Times New Roman" w:eastAsia="Times New Roman" w:hAnsi="Times New Roman" w:cs="Times New Roman"/>
                <w:sz w:val="24"/>
                <w:szCs w:val="24"/>
              </w:rPr>
            </w:pPr>
          </w:p>
        </w:tc>
        <w:tc>
          <w:tcPr>
            <w:tcW w:w="675" w:type="pct"/>
          </w:tcPr>
          <w:p w14:paraId="605B4BFF" w14:textId="41705729" w:rsidR="00384004" w:rsidRPr="009B3541" w:rsidRDefault="009B3541" w:rsidP="009B3541">
            <w:pPr>
              <w:spacing w:before="100" w:beforeAutospacing="1" w:after="100" w:afterAutospacing="1"/>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420CB09F" w14:textId="297F4F41" w:rsidTr="00384004">
        <w:tc>
          <w:tcPr>
            <w:tcW w:w="167" w:type="pct"/>
            <w:shd w:val="clear" w:color="auto" w:fill="FFFFFF" w:themeFill="background1"/>
          </w:tcPr>
          <w:p w14:paraId="42074B93" w14:textId="619F90E5" w:rsidR="00384004" w:rsidRPr="009C4A1C" w:rsidRDefault="00384004" w:rsidP="005733D0">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r w:rsidR="009B3541">
              <w:rPr>
                <w:rFonts w:ascii="Times New Roman" w:eastAsia="Times New Roman" w:hAnsi="Times New Roman" w:cs="Times New Roman"/>
                <w:sz w:val="24"/>
                <w:szCs w:val="24"/>
              </w:rPr>
              <w:t xml:space="preserve"> (O)</w:t>
            </w:r>
          </w:p>
        </w:tc>
        <w:tc>
          <w:tcPr>
            <w:tcW w:w="785" w:type="pct"/>
            <w:shd w:val="clear" w:color="auto" w:fill="FFFFFF" w:themeFill="background1"/>
            <w:tcMar>
              <w:top w:w="43" w:type="dxa"/>
              <w:left w:w="115" w:type="dxa"/>
              <w:bottom w:w="43" w:type="dxa"/>
              <w:right w:w="115" w:type="dxa"/>
            </w:tcMar>
          </w:tcPr>
          <w:p w14:paraId="2CEB2C4F" w14:textId="303D46CA" w:rsidR="00384004" w:rsidRPr="009C4A1C" w:rsidRDefault="00384004" w:rsidP="005733D0">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Give </w:t>
            </w:r>
            <w:r>
              <w:rPr>
                <w:rFonts w:ascii="Times New Roman" w:eastAsia="Times New Roman" w:hAnsi="Times New Roman" w:cs="Times New Roman"/>
                <w:sz w:val="24"/>
                <w:szCs w:val="24"/>
              </w:rPr>
              <w:t xml:space="preserve">a </w:t>
            </w:r>
            <w:r w:rsidRPr="00F42C37">
              <w:rPr>
                <w:rFonts w:ascii="Times New Roman" w:eastAsia="Times New Roman" w:hAnsi="Times New Roman" w:cs="Times New Roman"/>
                <w:sz w:val="24"/>
                <w:szCs w:val="24"/>
              </w:rPr>
              <w:t xml:space="preserve">soft-curl permanent. </w:t>
            </w:r>
          </w:p>
        </w:tc>
        <w:tc>
          <w:tcPr>
            <w:tcW w:w="971" w:type="pct"/>
          </w:tcPr>
          <w:p w14:paraId="76BD816B" w14:textId="77777777" w:rsidR="00384004" w:rsidRDefault="00384004" w:rsidP="005733D0">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Giving a soft-curl permanent should include</w:t>
            </w:r>
          </w:p>
          <w:p w14:paraId="5F1AD2E4" w14:textId="77777777" w:rsidR="00384004" w:rsidRPr="00525B0D" w:rsidRDefault="00384004" w:rsidP="005733D0">
            <w:pPr>
              <w:ind w:left="432"/>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525B0D">
              <w:rPr>
                <w:rFonts w:ascii="Times New Roman" w:eastAsia="Times New Roman" w:hAnsi="Times New Roman" w:cs="Times New Roman"/>
                <w:sz w:val="24"/>
                <w:szCs w:val="24"/>
              </w:rPr>
              <w:t>re</w:t>
            </w:r>
            <w:r>
              <w:rPr>
                <w:rFonts w:ascii="Times New Roman" w:eastAsia="Times New Roman" w:hAnsi="Times New Roman" w:cs="Times New Roman"/>
                <w:sz w:val="24"/>
                <w:szCs w:val="24"/>
              </w:rPr>
              <w:t>-</w:t>
            </w:r>
            <w:r w:rsidRPr="00525B0D">
              <w:rPr>
                <w:rFonts w:ascii="Times New Roman" w:eastAsia="Times New Roman" w:hAnsi="Times New Roman" w:cs="Times New Roman"/>
                <w:sz w:val="24"/>
                <w:szCs w:val="24"/>
              </w:rPr>
              <w:t>service</w:t>
            </w:r>
          </w:p>
          <w:p w14:paraId="231959C2" w14:textId="77777777" w:rsidR="00384004" w:rsidRPr="0026094D" w:rsidRDefault="00384004" w:rsidP="005733D0">
            <w:pPr>
              <w:numPr>
                <w:ilvl w:val="0"/>
                <w:numId w:val="31"/>
              </w:numPr>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following manufacturer instructions</w:t>
            </w:r>
          </w:p>
          <w:p w14:paraId="1E9534A8" w14:textId="77777777" w:rsidR="00384004"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examining the scalp</w:t>
            </w:r>
          </w:p>
          <w:p w14:paraId="5D11C7F4" w14:textId="77777777" w:rsidR="00384004" w:rsidRPr="009A0487" w:rsidRDefault="00384004" w:rsidP="005733D0">
            <w:pPr>
              <w:ind w:left="432"/>
              <w:jc w:val="both"/>
              <w:rPr>
                <w:rFonts w:ascii="Times New Roman" w:eastAsia="Times New Roman" w:hAnsi="Times New Roman" w:cs="Times New Roman"/>
                <w:sz w:val="24"/>
                <w:szCs w:val="24"/>
              </w:rPr>
            </w:pPr>
            <w:r w:rsidRPr="009A0487">
              <w:rPr>
                <w:rFonts w:ascii="Times New Roman" w:eastAsia="Times New Roman" w:hAnsi="Times New Roman" w:cs="Times New Roman"/>
                <w:sz w:val="24"/>
                <w:szCs w:val="24"/>
              </w:rPr>
              <w:t>in</w:t>
            </w:r>
            <w:r>
              <w:rPr>
                <w:rFonts w:ascii="Times New Roman" w:eastAsia="Times New Roman" w:hAnsi="Times New Roman" w:cs="Times New Roman"/>
                <w:sz w:val="24"/>
                <w:szCs w:val="24"/>
              </w:rPr>
              <w:t>-</w:t>
            </w:r>
            <w:r w:rsidRPr="009A0487">
              <w:rPr>
                <w:rFonts w:ascii="Times New Roman" w:eastAsia="Times New Roman" w:hAnsi="Times New Roman" w:cs="Times New Roman"/>
                <w:sz w:val="24"/>
                <w:szCs w:val="24"/>
              </w:rPr>
              <w:t>service</w:t>
            </w:r>
          </w:p>
          <w:p w14:paraId="0E30BAF4" w14:textId="77777777" w:rsidR="00384004" w:rsidRPr="0026094D" w:rsidRDefault="00384004" w:rsidP="005733D0">
            <w:pPr>
              <w:numPr>
                <w:ilvl w:val="0"/>
                <w:numId w:val="31"/>
              </w:numPr>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shampooing and rinsing thoroughly</w:t>
            </w:r>
          </w:p>
          <w:p w14:paraId="7E80D7E9"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removing tangles</w:t>
            </w:r>
          </w:p>
          <w:p w14:paraId="2FE80B78" w14:textId="77777777" w:rsidR="00384004"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parting hair into sections of four or five</w:t>
            </w:r>
          </w:p>
          <w:p w14:paraId="740CBDF4"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wearing gloves</w:t>
            </w:r>
          </w:p>
          <w:p w14:paraId="27E01ECC" w14:textId="77777777" w:rsidR="00384004" w:rsidRPr="002B7CA7"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B7CA7">
              <w:rPr>
                <w:rFonts w:ascii="Times New Roman" w:eastAsia="Times New Roman" w:hAnsi="Times New Roman" w:cs="Times New Roman"/>
                <w:sz w:val="24"/>
                <w:szCs w:val="24"/>
              </w:rPr>
              <w:t>applying ammonium thioglycolate relaxer (i.e., thio)</w:t>
            </w:r>
            <w:r>
              <w:rPr>
                <w:rFonts w:ascii="Times New Roman" w:eastAsia="Times New Roman" w:hAnsi="Times New Roman" w:cs="Times New Roman"/>
                <w:sz w:val="24"/>
                <w:szCs w:val="24"/>
              </w:rPr>
              <w:t xml:space="preserve"> </w:t>
            </w:r>
            <w:r w:rsidRPr="002B7CA7">
              <w:rPr>
                <w:rFonts w:ascii="Times New Roman" w:eastAsia="Times New Roman" w:hAnsi="Times New Roman" w:cs="Times New Roman"/>
                <w:sz w:val="24"/>
                <w:szCs w:val="24"/>
              </w:rPr>
              <w:t>gel or cream</w:t>
            </w:r>
          </w:p>
          <w:p w14:paraId="5C0A33FA"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combing thio gel or cream through the entire head, first with a wide-tooth comb, then a small-tooth comb</w:t>
            </w:r>
          </w:p>
          <w:p w14:paraId="0E78DCAF"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rinsing with </w:t>
            </w:r>
            <w:r>
              <w:rPr>
                <w:rFonts w:ascii="Times New Roman" w:eastAsia="Times New Roman" w:hAnsi="Times New Roman" w:cs="Times New Roman"/>
                <w:sz w:val="24"/>
                <w:szCs w:val="24"/>
              </w:rPr>
              <w:t>the appropriate water temperature</w:t>
            </w:r>
          </w:p>
          <w:p w14:paraId="4DB6D767"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sectioning hair into eight or nine sections, subsectioning as you wrap</w:t>
            </w:r>
          </w:p>
          <w:p w14:paraId="7A725C3D"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wrapping on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desired rods</w:t>
            </w:r>
          </w:p>
          <w:p w14:paraId="1049777D"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placing cotton around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hairline</w:t>
            </w:r>
          </w:p>
          <w:p w14:paraId="6D79BC77"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applying thio gel or cream</w:t>
            </w:r>
          </w:p>
          <w:p w14:paraId="72401B10"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covering with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plastic cap</w:t>
            </w:r>
          </w:p>
          <w:p w14:paraId="205B1C24"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putting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client under dryer or as</w:t>
            </w:r>
            <w:r>
              <w:rPr>
                <w:rFonts w:ascii="Times New Roman" w:eastAsia="Times New Roman" w:hAnsi="Times New Roman" w:cs="Times New Roman"/>
                <w:sz w:val="24"/>
                <w:szCs w:val="24"/>
              </w:rPr>
              <w:t xml:space="preserve"> </w:t>
            </w:r>
            <w:r w:rsidRPr="0026094D">
              <w:rPr>
                <w:rFonts w:ascii="Times New Roman" w:eastAsia="Times New Roman" w:hAnsi="Times New Roman" w:cs="Times New Roman"/>
                <w:sz w:val="24"/>
                <w:szCs w:val="24"/>
              </w:rPr>
              <w:t>directed by manufacturer</w:t>
            </w:r>
          </w:p>
          <w:p w14:paraId="62535722" w14:textId="77777777" w:rsidR="00384004"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taking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test curl</w:t>
            </w:r>
          </w:p>
          <w:p w14:paraId="3242AD30" w14:textId="77777777" w:rsidR="00384004" w:rsidRPr="0026094D" w:rsidRDefault="00384004" w:rsidP="005733D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post-service</w:t>
            </w:r>
          </w:p>
          <w:p w14:paraId="42FACB40"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rinsing hair again</w:t>
            </w:r>
          </w:p>
          <w:p w14:paraId="2A5434A9"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prepared neutralizer as directed by the manufacturer</w:t>
            </w:r>
          </w:p>
          <w:p w14:paraId="7B750C23"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rods</w:t>
            </w:r>
          </w:p>
          <w:p w14:paraId="545F8543" w14:textId="77777777" w:rsidR="00384004" w:rsidRPr="0026094D" w:rsidRDefault="00384004" w:rsidP="005733D0">
            <w:pPr>
              <w:numPr>
                <w:ilvl w:val="0"/>
                <w:numId w:val="3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rinsing hair with </w:t>
            </w:r>
            <w:r>
              <w:rPr>
                <w:rFonts w:ascii="Times New Roman" w:eastAsia="Times New Roman" w:hAnsi="Times New Roman" w:cs="Times New Roman"/>
                <w:sz w:val="24"/>
                <w:szCs w:val="24"/>
              </w:rPr>
              <w:t>the appropriate water temperature.</w:t>
            </w:r>
          </w:p>
          <w:p w14:paraId="550F9E60" w14:textId="77777777" w:rsidR="00384004" w:rsidRPr="009C4A1C" w:rsidRDefault="00384004" w:rsidP="005733D0">
            <w:pPr>
              <w:shd w:val="clear" w:color="auto" w:fill="FFFFFF"/>
              <w:rPr>
                <w:rFonts w:ascii="Times New Roman" w:eastAsia="Times New Roman" w:hAnsi="Times New Roman" w:cs="Times New Roman"/>
                <w:sz w:val="24"/>
                <w:szCs w:val="24"/>
              </w:rPr>
            </w:pPr>
          </w:p>
        </w:tc>
        <w:tc>
          <w:tcPr>
            <w:tcW w:w="938" w:type="pct"/>
          </w:tcPr>
          <w:p w14:paraId="69D4926E" w14:textId="77777777" w:rsidR="00384004" w:rsidRPr="007F0F72" w:rsidRDefault="00384004" w:rsidP="005733D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B0284D1" w14:textId="77777777" w:rsidR="00384004" w:rsidRPr="00936708" w:rsidRDefault="00384004" w:rsidP="005733D0">
            <w:pPr>
              <w:numPr>
                <w:ilvl w:val="0"/>
                <w:numId w:val="3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Why is each step of the soft-curl </w:t>
            </w:r>
            <w:r w:rsidRPr="00936708">
              <w:rPr>
                <w:rFonts w:ascii="Times New Roman" w:eastAsia="Times New Roman" w:hAnsi="Times New Roman" w:cs="Times New Roman"/>
                <w:sz w:val="24"/>
                <w:szCs w:val="24"/>
              </w:rPr>
              <w:t>perm process necessary?</w:t>
            </w:r>
          </w:p>
          <w:p w14:paraId="4AAE0D42" w14:textId="77777777" w:rsidR="00384004" w:rsidRPr="00F450E6" w:rsidRDefault="00384004" w:rsidP="005733D0">
            <w:pPr>
              <w:numPr>
                <w:ilvl w:val="0"/>
                <w:numId w:val="32"/>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What are the different types of chemical reactions in a salon?</w:t>
            </w:r>
          </w:p>
          <w:p w14:paraId="123F73D2" w14:textId="77777777" w:rsidR="00384004" w:rsidRPr="00F450E6" w:rsidRDefault="00384004" w:rsidP="005733D0">
            <w:pPr>
              <w:numPr>
                <w:ilvl w:val="0"/>
                <w:numId w:val="32"/>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How does the pH of a chemical affect the hair, skin, and nails?</w:t>
            </w:r>
          </w:p>
          <w:p w14:paraId="274B06C6" w14:textId="77777777" w:rsidR="00384004" w:rsidRDefault="00384004" w:rsidP="005733D0">
            <w:pPr>
              <w:numPr>
                <w:ilvl w:val="0"/>
                <w:numId w:val="32"/>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How does the pH of water affect the hair, skin, and nails?</w:t>
            </w:r>
          </w:p>
          <w:p w14:paraId="044F9859" w14:textId="77777777" w:rsidR="00384004" w:rsidRPr="00F450E6" w:rsidRDefault="00384004" w:rsidP="005733D0">
            <w:pPr>
              <w:pStyle w:val="NoSpacing"/>
              <w:numPr>
                <w:ilvl w:val="0"/>
                <w:numId w:val="32"/>
              </w:numPr>
              <w:rPr>
                <w:rFonts w:ascii="Times New Roman" w:hAnsi="Times New Roman" w:cs="Times New Roman"/>
                <w:sz w:val="24"/>
                <w:szCs w:val="24"/>
              </w:rPr>
            </w:pPr>
            <w:r w:rsidRPr="000B2C5B">
              <w:rPr>
                <w:rFonts w:ascii="Times New Roman" w:eastAsia="Times New Roman" w:hAnsi="Times New Roman" w:cs="Times New Roman"/>
                <w:sz w:val="24"/>
                <w:szCs w:val="24"/>
              </w:rPr>
              <w:t>How does pH impact disulfide bond restructuring</w:t>
            </w:r>
            <w:r w:rsidRPr="000B2C5B">
              <w:rPr>
                <w:rFonts w:ascii="Times New Roman" w:hAnsi="Times New Roman" w:cs="Times New Roman"/>
                <w:sz w:val="24"/>
                <w:szCs w:val="24"/>
              </w:rPr>
              <w:t>?</w:t>
            </w:r>
          </w:p>
          <w:p w14:paraId="533BB43F" w14:textId="77777777" w:rsidR="00384004" w:rsidRPr="00B91F82" w:rsidRDefault="00384004" w:rsidP="005733D0">
            <w:pPr>
              <w:rPr>
                <w:rFonts w:ascii="Times New Roman" w:eastAsia="Times New Roman" w:hAnsi="Times New Roman" w:cs="Times New Roman"/>
                <w:sz w:val="24"/>
                <w:szCs w:val="24"/>
              </w:rPr>
            </w:pPr>
          </w:p>
        </w:tc>
        <w:tc>
          <w:tcPr>
            <w:tcW w:w="788" w:type="pct"/>
          </w:tcPr>
          <w:p w14:paraId="347EB9E4" w14:textId="7C944D91" w:rsidR="00384004" w:rsidRPr="009C4A1C" w:rsidRDefault="00384004" w:rsidP="005733D0">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11.RI, 12.RI</w:t>
            </w:r>
          </w:p>
        </w:tc>
        <w:tc>
          <w:tcPr>
            <w:tcW w:w="676" w:type="pct"/>
          </w:tcPr>
          <w:p w14:paraId="6070BF91" w14:textId="77777777" w:rsidR="00384004" w:rsidRDefault="00384004" w:rsidP="005733D0">
            <w:pPr>
              <w:pStyle w:val="ListParagraph"/>
              <w:numPr>
                <w:ilvl w:val="1"/>
                <w:numId w:val="106"/>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071FC4F" w14:textId="77777777" w:rsidR="00384004" w:rsidRDefault="00384004" w:rsidP="005733D0">
            <w:pPr>
              <w:pStyle w:val="ListParagraph"/>
              <w:numPr>
                <w:ilvl w:val="1"/>
                <w:numId w:val="106"/>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FE94C5A" w14:textId="77777777" w:rsidR="00384004" w:rsidRDefault="00384004" w:rsidP="005733D0">
            <w:pPr>
              <w:pStyle w:val="ListParagraph"/>
              <w:numPr>
                <w:ilvl w:val="1"/>
                <w:numId w:val="1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0422D085" w14:textId="77777777" w:rsidR="00384004" w:rsidRDefault="00384004" w:rsidP="005733D0">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46A63E28" w14:textId="77777777" w:rsidR="00384004" w:rsidRDefault="00384004" w:rsidP="005733D0">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2AB5514" w14:textId="77777777" w:rsidR="00384004" w:rsidRDefault="00384004" w:rsidP="005733D0">
            <w:pPr>
              <w:pStyle w:val="ListParagraph"/>
              <w:numPr>
                <w:ilvl w:val="2"/>
                <w:numId w:val="1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1EBC439" w14:textId="77777777" w:rsidR="00384004" w:rsidRDefault="00384004" w:rsidP="005733D0">
            <w:pPr>
              <w:pStyle w:val="ListParagraph"/>
              <w:spacing w:before="100" w:beforeAutospacing="1" w:after="100" w:afterAutospacing="1"/>
              <w:ind w:left="740"/>
              <w:rPr>
                <w:rFonts w:ascii="Times New Roman" w:eastAsia="Times New Roman" w:hAnsi="Times New Roman" w:cs="Times New Roman"/>
                <w:sz w:val="24"/>
                <w:szCs w:val="24"/>
              </w:rPr>
            </w:pPr>
          </w:p>
          <w:p w14:paraId="3CD37E2C" w14:textId="77777777" w:rsidR="00384004" w:rsidRPr="000B2C5B" w:rsidRDefault="00384004" w:rsidP="005733D0">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CAE33F8" w14:textId="77777777" w:rsidR="00384004" w:rsidRPr="009C4A1C" w:rsidRDefault="00384004" w:rsidP="005733D0">
            <w:pPr>
              <w:rPr>
                <w:rFonts w:ascii="Times New Roman" w:eastAsia="Times New Roman" w:hAnsi="Times New Roman" w:cs="Times New Roman"/>
                <w:sz w:val="24"/>
                <w:szCs w:val="24"/>
              </w:rPr>
            </w:pPr>
          </w:p>
        </w:tc>
        <w:tc>
          <w:tcPr>
            <w:tcW w:w="675" w:type="pct"/>
          </w:tcPr>
          <w:p w14:paraId="14102D62" w14:textId="71245B84" w:rsidR="00384004" w:rsidRPr="009B3541" w:rsidRDefault="009B3541" w:rsidP="009B3541">
            <w:pPr>
              <w:spacing w:before="100" w:beforeAutospacing="1" w:after="100" w:afterAutospacing="1"/>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020D60B9" w14:textId="4BA9C7FE" w:rsidTr="00384004">
        <w:tc>
          <w:tcPr>
            <w:tcW w:w="167" w:type="pct"/>
            <w:shd w:val="clear" w:color="auto" w:fill="FFFFFF" w:themeFill="background1"/>
          </w:tcPr>
          <w:p w14:paraId="01C1E816" w14:textId="0DDA83FF" w:rsidR="00384004" w:rsidRPr="009C4A1C" w:rsidRDefault="00384004" w:rsidP="00C523B8">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r w:rsidR="009B3541">
              <w:rPr>
                <w:rFonts w:ascii="Times New Roman" w:eastAsia="Times New Roman" w:hAnsi="Times New Roman" w:cs="Times New Roman"/>
                <w:sz w:val="24"/>
                <w:szCs w:val="24"/>
              </w:rPr>
              <w:t xml:space="preserve"> (O)</w:t>
            </w:r>
          </w:p>
        </w:tc>
        <w:tc>
          <w:tcPr>
            <w:tcW w:w="785" w:type="pct"/>
            <w:shd w:val="clear" w:color="auto" w:fill="FFFFFF" w:themeFill="background1"/>
            <w:tcMar>
              <w:top w:w="43" w:type="dxa"/>
              <w:left w:w="115" w:type="dxa"/>
              <w:bottom w:w="43" w:type="dxa"/>
              <w:right w:w="115" w:type="dxa"/>
            </w:tcMar>
          </w:tcPr>
          <w:p w14:paraId="06F14B38" w14:textId="064ED3FD" w:rsidR="00384004" w:rsidRPr="009C4A1C" w:rsidRDefault="00384004" w:rsidP="00C523B8">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client record card for chemical services. </w:t>
            </w:r>
          </w:p>
        </w:tc>
        <w:tc>
          <w:tcPr>
            <w:tcW w:w="971" w:type="pct"/>
          </w:tcPr>
          <w:p w14:paraId="04D6EC71" w14:textId="77777777" w:rsidR="00384004" w:rsidRPr="0026094D" w:rsidRDefault="00384004" w:rsidP="00C523B8">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Completion should include</w:t>
            </w:r>
          </w:p>
          <w:p w14:paraId="443969D7" w14:textId="77777777" w:rsidR="00384004" w:rsidRPr="0026094D" w:rsidRDefault="00384004">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consultation information</w:t>
            </w:r>
          </w:p>
          <w:p w14:paraId="699E3F2F" w14:textId="77777777" w:rsidR="00384004" w:rsidRPr="0026094D" w:rsidRDefault="00384004">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difficulties encountered</w:t>
            </w:r>
          </w:p>
          <w:p w14:paraId="76EAE55B" w14:textId="77777777" w:rsidR="00384004" w:rsidRPr="0026094D" w:rsidRDefault="00384004">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analysis notes</w:t>
            </w:r>
          </w:p>
          <w:p w14:paraId="2C6DDADB" w14:textId="77777777" w:rsidR="00384004" w:rsidRPr="0026094D" w:rsidRDefault="00384004">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strand test information</w:t>
            </w:r>
          </w:p>
          <w:p w14:paraId="0D71D4B6" w14:textId="77777777" w:rsidR="00384004" w:rsidRPr="0026094D" w:rsidRDefault="00384004">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results</w:t>
            </w:r>
          </w:p>
          <w:p w14:paraId="62F9F2BA" w14:textId="77777777" w:rsidR="00384004" w:rsidRPr="0026094D" w:rsidRDefault="00384004">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timing</w:t>
            </w:r>
          </w:p>
          <w:p w14:paraId="29E1B4A5" w14:textId="77777777" w:rsidR="00384004" w:rsidRPr="0026094D" w:rsidRDefault="00384004">
            <w:pPr>
              <w:numPr>
                <w:ilvl w:val="0"/>
                <w:numId w:val="33"/>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suggestions for future services. </w:t>
            </w:r>
          </w:p>
          <w:p w14:paraId="71DF51CD" w14:textId="77777777" w:rsidR="00384004" w:rsidRPr="009C4A1C" w:rsidRDefault="00384004" w:rsidP="00C523B8">
            <w:pPr>
              <w:shd w:val="clear" w:color="auto" w:fill="FFFFFF"/>
              <w:rPr>
                <w:rFonts w:ascii="Times New Roman" w:eastAsia="Times New Roman" w:hAnsi="Times New Roman" w:cs="Times New Roman"/>
                <w:sz w:val="24"/>
                <w:szCs w:val="24"/>
              </w:rPr>
            </w:pPr>
          </w:p>
        </w:tc>
        <w:tc>
          <w:tcPr>
            <w:tcW w:w="938" w:type="pct"/>
          </w:tcPr>
          <w:p w14:paraId="52DBE712" w14:textId="77777777" w:rsidR="00384004" w:rsidRPr="00C97116" w:rsidRDefault="00384004" w:rsidP="00C523B8">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93C822B" w14:textId="77777777" w:rsidR="00384004" w:rsidRDefault="00384004">
            <w:pPr>
              <w:numPr>
                <w:ilvl w:val="0"/>
                <w:numId w:val="3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a </w:t>
            </w:r>
            <w:r w:rsidRPr="000B2C5B">
              <w:rPr>
                <w:rFonts w:ascii="Times New Roman" w:eastAsia="Times New Roman" w:hAnsi="Times New Roman" w:cs="Times New Roman"/>
                <w:i/>
                <w:iCs/>
                <w:sz w:val="24"/>
                <w:szCs w:val="24"/>
              </w:rPr>
              <w:t>client release form</w:t>
            </w:r>
            <w:r>
              <w:rPr>
                <w:rFonts w:ascii="Times New Roman" w:eastAsia="Times New Roman" w:hAnsi="Times New Roman" w:cs="Times New Roman"/>
                <w:sz w:val="24"/>
                <w:szCs w:val="24"/>
              </w:rPr>
              <w:t>? Why is it important?</w:t>
            </w:r>
          </w:p>
          <w:p w14:paraId="015A834B" w14:textId="77777777" w:rsidR="00384004" w:rsidRDefault="00384004">
            <w:pPr>
              <w:numPr>
                <w:ilvl w:val="0"/>
                <w:numId w:val="3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different types of strand tests? What does each test analyze?</w:t>
            </w:r>
          </w:p>
          <w:p w14:paraId="086B754B" w14:textId="77777777" w:rsidR="00384004" w:rsidRPr="0026094D" w:rsidRDefault="00384004">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should the record card include complete information about the client?</w:t>
            </w:r>
          </w:p>
          <w:p w14:paraId="1D7F75B2" w14:textId="77777777" w:rsidR="00384004" w:rsidRPr="0026094D" w:rsidRDefault="00384004">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record all analysis notes, strand test information, results, and timing?</w:t>
            </w:r>
          </w:p>
          <w:p w14:paraId="3DD2FC87" w14:textId="77777777" w:rsidR="00384004" w:rsidRPr="0026094D" w:rsidRDefault="00384004">
            <w:pPr>
              <w:numPr>
                <w:ilvl w:val="0"/>
                <w:numId w:val="3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should suggestions for future services be recorded?</w:t>
            </w:r>
          </w:p>
          <w:p w14:paraId="1F52079F" w14:textId="77777777" w:rsidR="00384004" w:rsidRPr="00B91F82" w:rsidRDefault="00384004" w:rsidP="00C523B8">
            <w:pPr>
              <w:rPr>
                <w:rFonts w:ascii="Times New Roman" w:eastAsia="Times New Roman" w:hAnsi="Times New Roman" w:cs="Times New Roman"/>
                <w:sz w:val="24"/>
                <w:szCs w:val="24"/>
              </w:rPr>
            </w:pPr>
          </w:p>
        </w:tc>
        <w:tc>
          <w:tcPr>
            <w:tcW w:w="788" w:type="pct"/>
          </w:tcPr>
          <w:p w14:paraId="28FB2785" w14:textId="622E947B" w:rsidR="00384004" w:rsidRPr="009C4A1C" w:rsidRDefault="00384004" w:rsidP="00C523B8">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11.W, 12.C, 12.LU,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12.W</w:t>
            </w:r>
          </w:p>
        </w:tc>
        <w:tc>
          <w:tcPr>
            <w:tcW w:w="676" w:type="pct"/>
          </w:tcPr>
          <w:p w14:paraId="30031524" w14:textId="77777777" w:rsidR="00384004" w:rsidRDefault="00384004">
            <w:pPr>
              <w:pStyle w:val="ListParagraph"/>
              <w:numPr>
                <w:ilvl w:val="1"/>
                <w:numId w:val="108"/>
              </w:numPr>
              <w:spacing w:before="100" w:beforeAutospacing="1" w:after="100" w:afterAutospacing="1"/>
              <w:ind w:left="41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014ED37C" w14:textId="77777777" w:rsidR="00384004" w:rsidRDefault="00384004">
            <w:pPr>
              <w:pStyle w:val="ListParagraph"/>
              <w:numPr>
                <w:ilvl w:val="2"/>
                <w:numId w:val="109"/>
              </w:numPr>
              <w:spacing w:before="100" w:beforeAutospacing="1" w:after="100" w:afterAutospacing="1"/>
              <w:ind w:left="68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4813E183" w14:textId="77777777" w:rsidR="00384004" w:rsidRDefault="00384004">
            <w:pPr>
              <w:pStyle w:val="ListParagraph"/>
              <w:numPr>
                <w:ilvl w:val="1"/>
                <w:numId w:val="110"/>
              </w:numPr>
              <w:spacing w:before="100" w:beforeAutospacing="1" w:after="100" w:afterAutospacing="1"/>
              <w:ind w:left="41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3DBF3189" w14:textId="77777777" w:rsidR="00384004" w:rsidRDefault="00384004">
            <w:pPr>
              <w:pStyle w:val="ListParagraph"/>
              <w:numPr>
                <w:ilvl w:val="2"/>
                <w:numId w:val="107"/>
              </w:numPr>
              <w:spacing w:before="100" w:beforeAutospacing="1" w:after="100" w:afterAutospacing="1"/>
              <w:ind w:left="68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6ADC3CFE" w14:textId="77777777" w:rsidR="00384004" w:rsidRDefault="00384004">
            <w:pPr>
              <w:pStyle w:val="ListParagraph"/>
              <w:numPr>
                <w:ilvl w:val="2"/>
                <w:numId w:val="107"/>
              </w:numPr>
              <w:spacing w:before="100" w:beforeAutospacing="1" w:after="100" w:afterAutospacing="1"/>
              <w:ind w:left="68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1E1CCF84" w14:textId="77777777" w:rsidR="00384004" w:rsidRDefault="00384004">
            <w:pPr>
              <w:pStyle w:val="ListParagraph"/>
              <w:numPr>
                <w:ilvl w:val="2"/>
                <w:numId w:val="107"/>
              </w:numPr>
              <w:spacing w:before="100" w:beforeAutospacing="1" w:after="100" w:afterAutospacing="1"/>
              <w:ind w:left="68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5251BC84" w14:textId="77777777" w:rsidR="00384004" w:rsidRDefault="00384004" w:rsidP="00C523B8">
            <w:pPr>
              <w:pStyle w:val="ListParagraph"/>
              <w:spacing w:before="100" w:beforeAutospacing="1" w:after="100" w:afterAutospacing="1"/>
              <w:ind w:left="140"/>
              <w:rPr>
                <w:rFonts w:ascii="Times New Roman" w:eastAsia="Times New Roman" w:hAnsi="Times New Roman" w:cs="Times New Roman"/>
                <w:sz w:val="24"/>
                <w:szCs w:val="24"/>
              </w:rPr>
            </w:pPr>
          </w:p>
          <w:p w14:paraId="24B9EB52" w14:textId="77777777" w:rsidR="00384004" w:rsidRPr="000B2C5B" w:rsidRDefault="00384004">
            <w:pPr>
              <w:pStyle w:val="ListParagraph"/>
              <w:numPr>
                <w:ilvl w:val="0"/>
                <w:numId w:val="107"/>
              </w:numPr>
              <w:tabs>
                <w:tab w:val="clear" w:pos="720"/>
              </w:tabs>
              <w:spacing w:before="100" w:beforeAutospacing="1" w:after="100" w:afterAutospacing="1"/>
              <w:ind w:left="41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4627DB1A" w14:textId="77777777" w:rsidR="00384004" w:rsidRPr="009C4A1C" w:rsidRDefault="00384004" w:rsidP="00C523B8">
            <w:pPr>
              <w:rPr>
                <w:rFonts w:ascii="Times New Roman" w:eastAsia="Times New Roman" w:hAnsi="Times New Roman" w:cs="Times New Roman"/>
                <w:sz w:val="24"/>
                <w:szCs w:val="24"/>
              </w:rPr>
            </w:pPr>
          </w:p>
        </w:tc>
        <w:tc>
          <w:tcPr>
            <w:tcW w:w="675" w:type="pct"/>
          </w:tcPr>
          <w:p w14:paraId="4A38D938" w14:textId="77777777" w:rsidR="009B3541" w:rsidRPr="009B3541" w:rsidRDefault="009B3541" w:rsidP="009B3541">
            <w:pPr>
              <w:spacing w:before="100" w:beforeAutospacing="1" w:after="100" w:afterAutospacing="1"/>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01F20A0C" w14:textId="77777777" w:rsidR="009B3541" w:rsidRPr="009B3541" w:rsidRDefault="009B3541" w:rsidP="009B3541">
            <w:pPr>
              <w:spacing w:before="100" w:beforeAutospacing="1" w:after="100" w:afterAutospacing="1"/>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 Competition</w:t>
            </w:r>
          </w:p>
          <w:p w14:paraId="4B6A2860" w14:textId="3D781386" w:rsidR="00384004" w:rsidRPr="009B3541" w:rsidRDefault="009B3541" w:rsidP="009B3541">
            <w:pPr>
              <w:spacing w:before="100" w:beforeAutospacing="1" w:after="100" w:afterAutospacing="1"/>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 Competition</w:t>
            </w:r>
          </w:p>
        </w:tc>
      </w:tr>
      <w:tr w:rsidR="00384004" w:rsidRPr="009C4A1C" w14:paraId="50F4B778" w14:textId="429BC131" w:rsidTr="00384004">
        <w:tc>
          <w:tcPr>
            <w:tcW w:w="167" w:type="pct"/>
            <w:shd w:val="clear" w:color="auto" w:fill="D0CECE" w:themeFill="background2" w:themeFillShade="E6"/>
          </w:tcPr>
          <w:p w14:paraId="7FB368D6" w14:textId="77777777" w:rsidR="00384004" w:rsidRPr="009C4A1C" w:rsidRDefault="00384004" w:rsidP="00C523B8">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20C9D4A0" w14:textId="2A39A40B" w:rsidR="00384004" w:rsidRPr="009C4A1C" w:rsidRDefault="00384004" w:rsidP="00C523B8">
            <w:pPr>
              <w:rPr>
                <w:rFonts w:ascii="Times New Roman" w:eastAsia="Times New Roman" w:hAnsi="Times New Roman" w:cs="Times New Roman"/>
                <w:sz w:val="24"/>
                <w:szCs w:val="24"/>
              </w:rPr>
            </w:pPr>
            <w:r w:rsidRPr="001304BB">
              <w:rPr>
                <w:rFonts w:ascii="Times New Roman" w:eastAsia="Times New Roman" w:hAnsi="Times New Roman" w:cs="Times New Roman"/>
                <w:b/>
                <w:bCs/>
                <w:sz w:val="24"/>
                <w:szCs w:val="24"/>
              </w:rPr>
              <w:t>Lightening and Coloring Hair</w:t>
            </w:r>
          </w:p>
        </w:tc>
        <w:tc>
          <w:tcPr>
            <w:tcW w:w="971" w:type="pct"/>
            <w:shd w:val="clear" w:color="auto" w:fill="D0CECE" w:themeFill="background2" w:themeFillShade="E6"/>
          </w:tcPr>
          <w:p w14:paraId="79EED3C4" w14:textId="77777777" w:rsidR="00384004" w:rsidRPr="00C523B8" w:rsidRDefault="00384004" w:rsidP="00C523B8"/>
        </w:tc>
        <w:tc>
          <w:tcPr>
            <w:tcW w:w="938" w:type="pct"/>
            <w:shd w:val="clear" w:color="auto" w:fill="D0CECE" w:themeFill="background2" w:themeFillShade="E6"/>
            <w:vAlign w:val="center"/>
          </w:tcPr>
          <w:p w14:paraId="5A3EF7A5" w14:textId="77777777" w:rsidR="00384004" w:rsidRPr="00B91F82" w:rsidRDefault="00384004" w:rsidP="00C523B8">
            <w:pPr>
              <w:rPr>
                <w:rFonts w:ascii="Times New Roman" w:eastAsia="Times New Roman" w:hAnsi="Times New Roman" w:cs="Times New Roman"/>
                <w:sz w:val="24"/>
                <w:szCs w:val="24"/>
              </w:rPr>
            </w:pPr>
          </w:p>
        </w:tc>
        <w:tc>
          <w:tcPr>
            <w:tcW w:w="788" w:type="pct"/>
            <w:shd w:val="clear" w:color="auto" w:fill="D0CECE" w:themeFill="background2" w:themeFillShade="E6"/>
          </w:tcPr>
          <w:p w14:paraId="3CAF4F15" w14:textId="77777777" w:rsidR="00384004" w:rsidRPr="009C4A1C" w:rsidRDefault="00384004" w:rsidP="00C523B8">
            <w:pPr>
              <w:rPr>
                <w:rFonts w:ascii="Times New Roman" w:eastAsia="Times New Roman" w:hAnsi="Times New Roman" w:cs="Times New Roman"/>
                <w:sz w:val="24"/>
                <w:szCs w:val="24"/>
              </w:rPr>
            </w:pPr>
          </w:p>
        </w:tc>
        <w:tc>
          <w:tcPr>
            <w:tcW w:w="676" w:type="pct"/>
            <w:shd w:val="clear" w:color="auto" w:fill="D0CECE" w:themeFill="background2" w:themeFillShade="E6"/>
          </w:tcPr>
          <w:p w14:paraId="2C799FD0" w14:textId="77777777" w:rsidR="00384004" w:rsidRPr="009C4A1C" w:rsidRDefault="00384004" w:rsidP="00C523B8">
            <w:pPr>
              <w:rPr>
                <w:rFonts w:ascii="Times New Roman" w:eastAsia="Times New Roman" w:hAnsi="Times New Roman" w:cs="Times New Roman"/>
                <w:sz w:val="24"/>
                <w:szCs w:val="24"/>
              </w:rPr>
            </w:pPr>
          </w:p>
        </w:tc>
        <w:tc>
          <w:tcPr>
            <w:tcW w:w="675" w:type="pct"/>
            <w:shd w:val="clear" w:color="auto" w:fill="D0CECE" w:themeFill="background2" w:themeFillShade="E6"/>
          </w:tcPr>
          <w:p w14:paraId="6C4F583A" w14:textId="77777777" w:rsidR="00384004" w:rsidRPr="009C4A1C" w:rsidRDefault="00384004" w:rsidP="00C523B8">
            <w:pPr>
              <w:rPr>
                <w:rFonts w:ascii="Times New Roman" w:eastAsia="Times New Roman" w:hAnsi="Times New Roman" w:cs="Times New Roman"/>
                <w:sz w:val="24"/>
                <w:szCs w:val="24"/>
              </w:rPr>
            </w:pPr>
          </w:p>
        </w:tc>
      </w:tr>
      <w:tr w:rsidR="00384004" w:rsidRPr="009C4A1C" w14:paraId="26B5FC2F" w14:textId="3AF8AAB2" w:rsidTr="00384004">
        <w:tc>
          <w:tcPr>
            <w:tcW w:w="167" w:type="pct"/>
            <w:shd w:val="clear" w:color="auto" w:fill="FFFFFF" w:themeFill="background1"/>
          </w:tcPr>
          <w:p w14:paraId="270D0B26" w14:textId="4FE7E206" w:rsidR="00384004" w:rsidRPr="009C4A1C" w:rsidRDefault="00384004" w:rsidP="00C523B8">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85" w:type="pct"/>
            <w:shd w:val="clear" w:color="auto" w:fill="FFFFFF" w:themeFill="background1"/>
            <w:tcMar>
              <w:top w:w="43" w:type="dxa"/>
              <w:left w:w="115" w:type="dxa"/>
              <w:bottom w:w="43" w:type="dxa"/>
              <w:right w:w="115" w:type="dxa"/>
            </w:tcMar>
          </w:tcPr>
          <w:p w14:paraId="3A7180C1" w14:textId="0DD6CD5C" w:rsidR="00384004" w:rsidRPr="009C4A1C" w:rsidRDefault="00384004" w:rsidP="00C523B8">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Demonstrate special hair color effects. </w:t>
            </w:r>
          </w:p>
        </w:tc>
        <w:tc>
          <w:tcPr>
            <w:tcW w:w="971" w:type="pct"/>
          </w:tcPr>
          <w:p w14:paraId="2F653EB0" w14:textId="0490F959" w:rsidR="00384004" w:rsidRPr="009C4A1C" w:rsidRDefault="00384004" w:rsidP="00C523B8">
            <w:pPr>
              <w:shd w:val="clear" w:color="auto" w:fill="FFFFFF"/>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Demonstration should include special-effect highlighting.</w:t>
            </w:r>
          </w:p>
        </w:tc>
        <w:tc>
          <w:tcPr>
            <w:tcW w:w="938" w:type="pct"/>
          </w:tcPr>
          <w:p w14:paraId="48BA8447" w14:textId="77777777" w:rsidR="00384004" w:rsidRPr="00C97116" w:rsidRDefault="00384004" w:rsidP="00C523B8">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671736E" w14:textId="77777777" w:rsidR="00384004" w:rsidRPr="0026094D" w:rsidRDefault="00384004">
            <w:pPr>
              <w:numPr>
                <w:ilvl w:val="0"/>
                <w:numId w:val="3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examples of special-effect highlight techniques?</w:t>
            </w:r>
          </w:p>
          <w:p w14:paraId="3966226C" w14:textId="77777777" w:rsidR="00384004" w:rsidRPr="0026094D" w:rsidRDefault="00384004">
            <w:pPr>
              <w:numPr>
                <w:ilvl w:val="0"/>
                <w:numId w:val="3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When might one choose to use special-effect techniques?</w:t>
            </w:r>
          </w:p>
          <w:p w14:paraId="1E434C73" w14:textId="77777777" w:rsidR="00384004" w:rsidRPr="0026094D" w:rsidRDefault="00384004">
            <w:pPr>
              <w:numPr>
                <w:ilvl w:val="0"/>
                <w:numId w:val="35"/>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might one compare the products used in special-effect highlighting to regular highlighting?</w:t>
            </w:r>
          </w:p>
          <w:p w14:paraId="5A229FDB" w14:textId="77777777" w:rsidR="00384004" w:rsidRPr="00B91F82" w:rsidRDefault="00384004" w:rsidP="00C523B8">
            <w:pPr>
              <w:rPr>
                <w:rFonts w:ascii="Times New Roman" w:eastAsia="Times New Roman" w:hAnsi="Times New Roman" w:cs="Times New Roman"/>
                <w:sz w:val="24"/>
                <w:szCs w:val="24"/>
              </w:rPr>
            </w:pPr>
          </w:p>
        </w:tc>
        <w:tc>
          <w:tcPr>
            <w:tcW w:w="788" w:type="pct"/>
          </w:tcPr>
          <w:p w14:paraId="7D5B7E0E" w14:textId="77777777" w:rsidR="00384004" w:rsidRPr="009C4A1C" w:rsidRDefault="00384004" w:rsidP="00C523B8">
            <w:pPr>
              <w:rPr>
                <w:rFonts w:ascii="Times New Roman" w:eastAsia="Times New Roman" w:hAnsi="Times New Roman" w:cs="Times New Roman"/>
                <w:sz w:val="24"/>
                <w:szCs w:val="24"/>
              </w:rPr>
            </w:pPr>
          </w:p>
        </w:tc>
        <w:tc>
          <w:tcPr>
            <w:tcW w:w="676" w:type="pct"/>
          </w:tcPr>
          <w:p w14:paraId="16D888A2" w14:textId="77777777" w:rsidR="00384004" w:rsidRDefault="00384004">
            <w:pPr>
              <w:pStyle w:val="ListParagraph"/>
              <w:numPr>
                <w:ilvl w:val="1"/>
                <w:numId w:val="111"/>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BFE72D1" w14:textId="77777777" w:rsidR="00384004" w:rsidRDefault="00384004">
            <w:pPr>
              <w:pStyle w:val="ListParagraph"/>
              <w:numPr>
                <w:ilvl w:val="1"/>
                <w:numId w:val="111"/>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B8765BD" w14:textId="77777777" w:rsidR="00384004" w:rsidRPr="000B2C5B" w:rsidRDefault="00384004">
            <w:pPr>
              <w:pStyle w:val="ListParagraph"/>
              <w:numPr>
                <w:ilvl w:val="1"/>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5456C4C6" w14:textId="77777777" w:rsidR="00384004" w:rsidRDefault="00384004">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1FC7B3DA" w14:textId="77777777" w:rsidR="00384004" w:rsidRDefault="00384004">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B4B7674" w14:textId="77777777" w:rsidR="00384004" w:rsidRDefault="00384004">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90C2C30" w14:textId="77777777" w:rsidR="00384004" w:rsidRDefault="00384004" w:rsidP="00C523B8">
            <w:pPr>
              <w:pStyle w:val="ListParagraph"/>
              <w:ind w:left="470"/>
              <w:rPr>
                <w:rFonts w:ascii="Times New Roman" w:eastAsia="Times New Roman" w:hAnsi="Times New Roman" w:cs="Times New Roman"/>
                <w:sz w:val="24"/>
                <w:szCs w:val="24"/>
              </w:rPr>
            </w:pPr>
          </w:p>
          <w:p w14:paraId="5308046E" w14:textId="77777777" w:rsidR="00384004" w:rsidRPr="000B2C5B" w:rsidRDefault="00384004">
            <w:pPr>
              <w:pStyle w:val="ListParagraph"/>
              <w:numPr>
                <w:ilvl w:val="0"/>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9FFD5B3" w14:textId="77777777" w:rsidR="00384004" w:rsidRPr="009C4A1C" w:rsidRDefault="00384004" w:rsidP="00C523B8">
            <w:pPr>
              <w:rPr>
                <w:rFonts w:ascii="Times New Roman" w:eastAsia="Times New Roman" w:hAnsi="Times New Roman" w:cs="Times New Roman"/>
                <w:sz w:val="24"/>
                <w:szCs w:val="24"/>
              </w:rPr>
            </w:pPr>
          </w:p>
        </w:tc>
        <w:tc>
          <w:tcPr>
            <w:tcW w:w="675" w:type="pct"/>
          </w:tcPr>
          <w:p w14:paraId="744015FE"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 xml:space="preserve">Job Demo A  </w:t>
            </w:r>
          </w:p>
          <w:p w14:paraId="5998A855" w14:textId="77777777" w:rsidR="009B3541" w:rsidRPr="009B3541" w:rsidRDefault="009B3541" w:rsidP="009B3541">
            <w:pPr>
              <w:rPr>
                <w:rFonts w:ascii="Times New Roman" w:eastAsia="Times New Roman" w:hAnsi="Times New Roman" w:cs="Times New Roman"/>
                <w:sz w:val="24"/>
                <w:szCs w:val="24"/>
              </w:rPr>
            </w:pPr>
          </w:p>
          <w:p w14:paraId="507EB6D8"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 Competition</w:t>
            </w:r>
          </w:p>
          <w:p w14:paraId="283960E0" w14:textId="77777777" w:rsidR="009B3541" w:rsidRPr="009B3541" w:rsidRDefault="009B3541" w:rsidP="009B3541">
            <w:pPr>
              <w:rPr>
                <w:rFonts w:ascii="Times New Roman" w:eastAsia="Times New Roman" w:hAnsi="Times New Roman" w:cs="Times New Roman"/>
                <w:sz w:val="24"/>
                <w:szCs w:val="24"/>
              </w:rPr>
            </w:pPr>
          </w:p>
          <w:p w14:paraId="70B951CB" w14:textId="3C463423"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 Competition</w:t>
            </w:r>
          </w:p>
        </w:tc>
      </w:tr>
      <w:tr w:rsidR="00384004" w:rsidRPr="009C4A1C" w14:paraId="76A3F51D" w14:textId="1083BE80" w:rsidTr="00384004">
        <w:tc>
          <w:tcPr>
            <w:tcW w:w="167" w:type="pct"/>
            <w:shd w:val="clear" w:color="auto" w:fill="FFFFFF" w:themeFill="background1"/>
          </w:tcPr>
          <w:p w14:paraId="2A9C96A9" w14:textId="759EC560" w:rsidR="00384004" w:rsidRPr="009C4A1C" w:rsidRDefault="00384004" w:rsidP="00C523B8">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85" w:type="pct"/>
            <w:shd w:val="clear" w:color="auto" w:fill="FFFFFF" w:themeFill="background1"/>
            <w:tcMar>
              <w:top w:w="43" w:type="dxa"/>
              <w:left w:w="115" w:type="dxa"/>
              <w:bottom w:w="43" w:type="dxa"/>
              <w:right w:w="115" w:type="dxa"/>
            </w:tcMar>
          </w:tcPr>
          <w:p w14:paraId="544C938E" w14:textId="6706F6C6" w:rsidR="00384004" w:rsidRPr="009C4A1C" w:rsidRDefault="00384004" w:rsidP="00C523B8">
            <w:pPr>
              <w:rPr>
                <w:rFonts w:ascii="Times New Roman" w:eastAsia="Times New Roman" w:hAnsi="Times New Roman" w:cs="Times New Roman"/>
                <w:sz w:val="24"/>
                <w:szCs w:val="24"/>
              </w:rPr>
            </w:pPr>
            <w:r>
              <w:rPr>
                <w:rFonts w:ascii="Times New Roman" w:eastAsia="Times New Roman" w:hAnsi="Times New Roman" w:cs="Times New Roman"/>
                <w:sz w:val="24"/>
                <w:szCs w:val="24"/>
              </w:rPr>
              <w:t>Color</w:t>
            </w:r>
            <w:r w:rsidRPr="00F42C37">
              <w:rPr>
                <w:rFonts w:ascii="Times New Roman" w:eastAsia="Times New Roman" w:hAnsi="Times New Roman" w:cs="Times New Roman"/>
                <w:sz w:val="24"/>
                <w:szCs w:val="24"/>
              </w:rPr>
              <w:t xml:space="preserve"> beard and mustache. </w:t>
            </w:r>
          </w:p>
        </w:tc>
        <w:tc>
          <w:tcPr>
            <w:tcW w:w="971" w:type="pct"/>
          </w:tcPr>
          <w:p w14:paraId="1135F05C" w14:textId="77777777" w:rsidR="00384004" w:rsidRPr="0026094D" w:rsidRDefault="00384004" w:rsidP="00C523B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Color</w:t>
            </w:r>
            <w:r w:rsidRPr="0026094D">
              <w:rPr>
                <w:rFonts w:ascii="Times New Roman" w:eastAsia="Times New Roman" w:hAnsi="Times New Roman" w:cs="Times New Roman"/>
                <w:sz w:val="24"/>
                <w:szCs w:val="24"/>
              </w:rPr>
              <w:t>ing should include</w:t>
            </w:r>
          </w:p>
          <w:p w14:paraId="5D52B883" w14:textId="77777777"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following manufacturer instructions for beard and mustache </w:t>
            </w:r>
            <w:r>
              <w:rPr>
                <w:rFonts w:ascii="Times New Roman" w:eastAsia="Times New Roman" w:hAnsi="Times New Roman" w:cs="Times New Roman"/>
                <w:sz w:val="24"/>
                <w:szCs w:val="24"/>
              </w:rPr>
              <w:t>color</w:t>
            </w:r>
          </w:p>
          <w:p w14:paraId="497D512E" w14:textId="77777777"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placing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 xml:space="preserve">client in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reclining position</w:t>
            </w:r>
          </w:p>
          <w:p w14:paraId="67A03883" w14:textId="77777777"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applying protective cream</w:t>
            </w:r>
          </w:p>
          <w:p w14:paraId="08A4DB86" w14:textId="77777777"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color</w:t>
            </w:r>
            <w:r w:rsidRPr="0026094D">
              <w:rPr>
                <w:rFonts w:ascii="Times New Roman" w:eastAsia="Times New Roman" w:hAnsi="Times New Roman" w:cs="Times New Roman"/>
                <w:sz w:val="24"/>
                <w:szCs w:val="24"/>
              </w:rPr>
              <w:t xml:space="preserve"> to mustache and beard</w:t>
            </w:r>
          </w:p>
          <w:p w14:paraId="378666AB" w14:textId="77777777"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shampooing color from mustache and beard</w:t>
            </w:r>
          </w:p>
          <w:p w14:paraId="3A1D706F" w14:textId="09E12D54"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skin</w:t>
            </w:r>
          </w:p>
          <w:p w14:paraId="166F22A6" w14:textId="0BA35DD9"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soothing</w:t>
            </w:r>
            <w:r>
              <w:rPr>
                <w:rFonts w:ascii="Times New Roman" w:eastAsia="Times New Roman" w:hAnsi="Times New Roman" w:cs="Times New Roman"/>
                <w:sz w:val="24"/>
                <w:szCs w:val="24"/>
              </w:rPr>
              <w:t xml:space="preserve"> the</w:t>
            </w:r>
            <w:r w:rsidRPr="0026094D">
              <w:rPr>
                <w:rFonts w:ascii="Times New Roman" w:eastAsia="Times New Roman" w:hAnsi="Times New Roman" w:cs="Times New Roman"/>
                <w:sz w:val="24"/>
                <w:szCs w:val="24"/>
              </w:rPr>
              <w:t xml:space="preserve"> skin with lotion or cream</w:t>
            </w:r>
          </w:p>
          <w:p w14:paraId="4091095B" w14:textId="77777777" w:rsidR="00384004" w:rsidRPr="0026094D" w:rsidRDefault="00384004">
            <w:pPr>
              <w:numPr>
                <w:ilvl w:val="0"/>
                <w:numId w:val="36"/>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disinfecting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work area.</w:t>
            </w:r>
          </w:p>
          <w:p w14:paraId="18C59757" w14:textId="77777777" w:rsidR="00384004" w:rsidRPr="009C4A1C" w:rsidRDefault="00384004" w:rsidP="00C523B8">
            <w:pPr>
              <w:shd w:val="clear" w:color="auto" w:fill="FFFFFF"/>
              <w:rPr>
                <w:rFonts w:ascii="Times New Roman" w:eastAsia="Times New Roman" w:hAnsi="Times New Roman" w:cs="Times New Roman"/>
                <w:sz w:val="24"/>
                <w:szCs w:val="24"/>
              </w:rPr>
            </w:pPr>
          </w:p>
        </w:tc>
        <w:tc>
          <w:tcPr>
            <w:tcW w:w="938" w:type="pct"/>
          </w:tcPr>
          <w:p w14:paraId="1720B3BD" w14:textId="77777777" w:rsidR="00384004" w:rsidRPr="00C97116" w:rsidRDefault="00384004" w:rsidP="00C523B8">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C9C1EAB" w14:textId="77777777" w:rsidR="00384004" w:rsidRPr="0026094D"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are the manufacturer instructions important?</w:t>
            </w:r>
          </w:p>
          <w:p w14:paraId="6C516B1F" w14:textId="77777777" w:rsidR="00384004" w:rsidRPr="0026094D"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the client seated in a reclining position?</w:t>
            </w:r>
          </w:p>
          <w:p w14:paraId="0A877EC6" w14:textId="77777777" w:rsidR="00384004" w:rsidRPr="0026094D"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is the purpose of protective cream?</w:t>
            </w:r>
          </w:p>
          <w:p w14:paraId="0B1724CF" w14:textId="77777777" w:rsidR="00384004" w:rsidRPr="0026094D"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How is </w:t>
            </w:r>
            <w:r>
              <w:rPr>
                <w:rFonts w:ascii="Times New Roman" w:eastAsia="Times New Roman" w:hAnsi="Times New Roman" w:cs="Times New Roman"/>
                <w:sz w:val="24"/>
                <w:szCs w:val="24"/>
              </w:rPr>
              <w:t>color</w:t>
            </w:r>
            <w:r w:rsidRPr="0026094D">
              <w:rPr>
                <w:rFonts w:ascii="Times New Roman" w:eastAsia="Times New Roman" w:hAnsi="Times New Roman" w:cs="Times New Roman"/>
                <w:sz w:val="24"/>
                <w:szCs w:val="24"/>
              </w:rPr>
              <w:t xml:space="preserve"> applied?</w:t>
            </w:r>
          </w:p>
          <w:p w14:paraId="11EBD97E" w14:textId="77777777" w:rsidR="00384004" w:rsidRPr="0026094D"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shampoo color from beard and mustache?</w:t>
            </w:r>
          </w:p>
          <w:p w14:paraId="20036468" w14:textId="77777777" w:rsidR="00384004" w:rsidRPr="0026094D"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are stains removed?</w:t>
            </w:r>
          </w:p>
          <w:p w14:paraId="3D2FB502" w14:textId="77777777" w:rsidR="00384004" w:rsidRPr="0026094D"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When is it necessary to use a soothing lotion?</w:t>
            </w:r>
          </w:p>
          <w:p w14:paraId="6A3FF5A6" w14:textId="77777777" w:rsidR="00384004" w:rsidRPr="00936708" w:rsidRDefault="00384004">
            <w:pPr>
              <w:numPr>
                <w:ilvl w:val="0"/>
                <w:numId w:val="37"/>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How is the work area disinfected</w:t>
            </w:r>
            <w:r w:rsidRPr="00936708">
              <w:rPr>
                <w:rFonts w:ascii="Times New Roman" w:eastAsia="Times New Roman" w:hAnsi="Times New Roman" w:cs="Times New Roman"/>
                <w:sz w:val="24"/>
                <w:szCs w:val="24"/>
              </w:rPr>
              <w:t>?</w:t>
            </w:r>
          </w:p>
          <w:p w14:paraId="6F4B9588" w14:textId="77777777" w:rsidR="00384004" w:rsidRPr="00B91F82" w:rsidRDefault="00384004" w:rsidP="00C523B8">
            <w:pPr>
              <w:rPr>
                <w:rFonts w:ascii="Times New Roman" w:eastAsia="Times New Roman" w:hAnsi="Times New Roman" w:cs="Times New Roman"/>
                <w:sz w:val="24"/>
                <w:szCs w:val="24"/>
              </w:rPr>
            </w:pPr>
          </w:p>
        </w:tc>
        <w:tc>
          <w:tcPr>
            <w:tcW w:w="788" w:type="pct"/>
          </w:tcPr>
          <w:p w14:paraId="41B473B3" w14:textId="32BFDF09" w:rsidR="00384004" w:rsidRPr="009C4A1C" w:rsidRDefault="00384004" w:rsidP="00C523B8">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11.RI, 12.RI</w:t>
            </w:r>
          </w:p>
        </w:tc>
        <w:tc>
          <w:tcPr>
            <w:tcW w:w="676" w:type="pct"/>
          </w:tcPr>
          <w:p w14:paraId="05DC2E2C" w14:textId="77777777" w:rsidR="00384004" w:rsidRDefault="00384004">
            <w:pPr>
              <w:pStyle w:val="ListParagraph"/>
              <w:numPr>
                <w:ilvl w:val="1"/>
                <w:numId w:val="112"/>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AE3EF8D" w14:textId="77777777" w:rsidR="00384004" w:rsidRDefault="00384004">
            <w:pPr>
              <w:pStyle w:val="ListParagraph"/>
              <w:numPr>
                <w:ilvl w:val="1"/>
                <w:numId w:val="112"/>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569DC73" w14:textId="77777777" w:rsidR="00384004" w:rsidRPr="000B2C5B" w:rsidRDefault="00384004">
            <w:pPr>
              <w:pStyle w:val="ListParagraph"/>
              <w:numPr>
                <w:ilvl w:val="1"/>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093AF4BB" w14:textId="77777777" w:rsidR="00384004" w:rsidRDefault="00384004">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35CB7251" w14:textId="77777777" w:rsidR="00384004" w:rsidRDefault="00384004">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8ED52BC" w14:textId="77777777" w:rsidR="00384004" w:rsidRDefault="00384004">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38BD0D0" w14:textId="77777777" w:rsidR="00384004" w:rsidRDefault="00384004" w:rsidP="00C523B8">
            <w:pPr>
              <w:pStyle w:val="ListParagraph"/>
              <w:ind w:left="470"/>
              <w:rPr>
                <w:rFonts w:ascii="Times New Roman" w:eastAsia="Times New Roman" w:hAnsi="Times New Roman" w:cs="Times New Roman"/>
                <w:sz w:val="24"/>
                <w:szCs w:val="24"/>
              </w:rPr>
            </w:pPr>
          </w:p>
          <w:p w14:paraId="45D67F39" w14:textId="77777777" w:rsidR="00384004" w:rsidRPr="000B2C5B" w:rsidRDefault="00384004">
            <w:pPr>
              <w:pStyle w:val="ListParagraph"/>
              <w:numPr>
                <w:ilvl w:val="0"/>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42C76614" w14:textId="77777777" w:rsidR="00384004" w:rsidRPr="009C4A1C" w:rsidRDefault="00384004" w:rsidP="00C523B8">
            <w:pPr>
              <w:rPr>
                <w:rFonts w:ascii="Times New Roman" w:eastAsia="Times New Roman" w:hAnsi="Times New Roman" w:cs="Times New Roman"/>
                <w:sz w:val="24"/>
                <w:szCs w:val="24"/>
              </w:rPr>
            </w:pPr>
          </w:p>
        </w:tc>
        <w:tc>
          <w:tcPr>
            <w:tcW w:w="675" w:type="pct"/>
          </w:tcPr>
          <w:p w14:paraId="7E9EBCAF"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 xml:space="preserve">Job Demo A  </w:t>
            </w:r>
          </w:p>
          <w:p w14:paraId="2AB98853" w14:textId="77777777" w:rsidR="009B3541" w:rsidRPr="009B3541" w:rsidRDefault="009B3541" w:rsidP="009B3541">
            <w:pPr>
              <w:rPr>
                <w:rFonts w:ascii="Times New Roman" w:eastAsia="Times New Roman" w:hAnsi="Times New Roman" w:cs="Times New Roman"/>
                <w:sz w:val="24"/>
                <w:szCs w:val="24"/>
              </w:rPr>
            </w:pPr>
          </w:p>
          <w:p w14:paraId="2AAFB0A5"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 Competition</w:t>
            </w:r>
          </w:p>
          <w:p w14:paraId="31187146" w14:textId="77777777" w:rsidR="009B3541" w:rsidRPr="009B3541" w:rsidRDefault="009B3541" w:rsidP="009B3541">
            <w:pPr>
              <w:rPr>
                <w:rFonts w:ascii="Times New Roman" w:eastAsia="Times New Roman" w:hAnsi="Times New Roman" w:cs="Times New Roman"/>
                <w:sz w:val="24"/>
                <w:szCs w:val="24"/>
              </w:rPr>
            </w:pPr>
          </w:p>
          <w:p w14:paraId="293001C1" w14:textId="11BE6146"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 Competition</w:t>
            </w:r>
          </w:p>
        </w:tc>
      </w:tr>
      <w:tr w:rsidR="00384004" w:rsidRPr="009C4A1C" w14:paraId="2444977F" w14:textId="31C00701" w:rsidTr="00384004">
        <w:tc>
          <w:tcPr>
            <w:tcW w:w="167" w:type="pct"/>
            <w:shd w:val="clear" w:color="auto" w:fill="FFFFFF" w:themeFill="background1"/>
          </w:tcPr>
          <w:p w14:paraId="550B19ED" w14:textId="3A0CD3AB" w:rsidR="00384004" w:rsidRPr="009C4A1C" w:rsidRDefault="00384004" w:rsidP="005733D0">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85" w:type="pct"/>
            <w:shd w:val="clear" w:color="auto" w:fill="FFFFFF" w:themeFill="background1"/>
            <w:tcMar>
              <w:top w:w="43" w:type="dxa"/>
              <w:left w:w="115" w:type="dxa"/>
              <w:bottom w:w="43" w:type="dxa"/>
              <w:right w:w="115" w:type="dxa"/>
            </w:tcMar>
          </w:tcPr>
          <w:p w14:paraId="25EE6F7E" w14:textId="19211892" w:rsidR="00384004" w:rsidRPr="009C4A1C" w:rsidRDefault="00384004" w:rsidP="005733D0">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Perform corrective color services. </w:t>
            </w:r>
          </w:p>
        </w:tc>
        <w:tc>
          <w:tcPr>
            <w:tcW w:w="971" w:type="pct"/>
          </w:tcPr>
          <w:p w14:paraId="2A75035E" w14:textId="77777777" w:rsidR="00384004" w:rsidRPr="0026094D" w:rsidRDefault="00384004" w:rsidP="005733D0">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Performance should include</w:t>
            </w:r>
          </w:p>
          <w:p w14:paraId="660F05B6" w14:textId="77777777" w:rsidR="00384004" w:rsidRDefault="00384004" w:rsidP="005733D0">
            <w:pPr>
              <w:numPr>
                <w:ilvl w:val="0"/>
                <w:numId w:val="3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having the client complete a release form</w:t>
            </w:r>
          </w:p>
          <w:p w14:paraId="695B0BC7" w14:textId="77777777" w:rsidR="00384004" w:rsidRPr="0026094D" w:rsidRDefault="00384004" w:rsidP="005733D0">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hair strength and condition to determine if hair can be safely corrected</w:t>
            </w:r>
          </w:p>
          <w:p w14:paraId="64DFCA60" w14:textId="77777777" w:rsidR="00384004" w:rsidRPr="0026094D" w:rsidRDefault="00384004" w:rsidP="005733D0">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true color problem (tone and level)</w:t>
            </w:r>
          </w:p>
          <w:p w14:paraId="7863B317" w14:textId="77777777" w:rsidR="00384004" w:rsidRPr="0026094D" w:rsidRDefault="00384004" w:rsidP="005733D0">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cause of the problem (products used)</w:t>
            </w:r>
          </w:p>
          <w:p w14:paraId="23DA80FA" w14:textId="77777777" w:rsidR="00384004" w:rsidRPr="0026094D" w:rsidRDefault="00384004" w:rsidP="005733D0">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establishing the most suitable remedy for the client</w:t>
            </w:r>
          </w:p>
          <w:p w14:paraId="1092C7F9" w14:textId="77777777" w:rsidR="00384004" w:rsidRPr="0026094D" w:rsidRDefault="00384004" w:rsidP="005733D0">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taking a strand test for accuracy</w:t>
            </w:r>
          </w:p>
          <w:p w14:paraId="6A0E4411" w14:textId="77777777" w:rsidR="00384004" w:rsidRPr="0026094D" w:rsidRDefault="00384004" w:rsidP="005733D0">
            <w:pPr>
              <w:numPr>
                <w:ilvl w:val="0"/>
                <w:numId w:val="38"/>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filling out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client record card.</w:t>
            </w:r>
          </w:p>
          <w:p w14:paraId="4737F8CF" w14:textId="77777777" w:rsidR="00384004" w:rsidRPr="009C4A1C" w:rsidRDefault="00384004" w:rsidP="005733D0">
            <w:pPr>
              <w:shd w:val="clear" w:color="auto" w:fill="FFFFFF"/>
              <w:rPr>
                <w:rFonts w:ascii="Times New Roman" w:eastAsia="Times New Roman" w:hAnsi="Times New Roman" w:cs="Times New Roman"/>
                <w:sz w:val="24"/>
                <w:szCs w:val="24"/>
              </w:rPr>
            </w:pPr>
          </w:p>
        </w:tc>
        <w:tc>
          <w:tcPr>
            <w:tcW w:w="938" w:type="pct"/>
          </w:tcPr>
          <w:p w14:paraId="5E66DEEA" w14:textId="77777777" w:rsidR="00384004" w:rsidRPr="00C97116" w:rsidRDefault="00384004" w:rsidP="005733D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B82A3F5" w14:textId="77777777" w:rsidR="00384004" w:rsidRPr="0026094D" w:rsidRDefault="00384004" w:rsidP="005733D0">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and why does one need to identify the true color problem?</w:t>
            </w:r>
          </w:p>
          <w:p w14:paraId="4DD8A586" w14:textId="77777777" w:rsidR="00384004" w:rsidRPr="0026094D" w:rsidRDefault="00384004" w:rsidP="005733D0">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know what caused the problem?</w:t>
            </w:r>
          </w:p>
          <w:p w14:paraId="0B52F660" w14:textId="77777777" w:rsidR="00384004" w:rsidRPr="0026094D" w:rsidRDefault="00384004" w:rsidP="005733D0">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does one determine the most suitable remedy for the client?</w:t>
            </w:r>
          </w:p>
          <w:p w14:paraId="08C27B8C" w14:textId="77777777" w:rsidR="00384004" w:rsidRPr="0026094D" w:rsidRDefault="00384004" w:rsidP="005733D0">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necessary to do a strand test before the application of corrective color?</w:t>
            </w:r>
          </w:p>
          <w:p w14:paraId="280A65F4" w14:textId="77777777" w:rsidR="00384004" w:rsidRPr="0026094D" w:rsidRDefault="00384004" w:rsidP="005733D0">
            <w:pPr>
              <w:numPr>
                <w:ilvl w:val="0"/>
                <w:numId w:val="39"/>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have a record card?</w:t>
            </w:r>
          </w:p>
          <w:p w14:paraId="4950F457" w14:textId="77777777" w:rsidR="00384004" w:rsidRPr="00B91F82" w:rsidRDefault="00384004" w:rsidP="005733D0">
            <w:pPr>
              <w:rPr>
                <w:rFonts w:ascii="Times New Roman" w:eastAsia="Times New Roman" w:hAnsi="Times New Roman" w:cs="Times New Roman"/>
                <w:sz w:val="24"/>
                <w:szCs w:val="24"/>
              </w:rPr>
            </w:pPr>
          </w:p>
        </w:tc>
        <w:tc>
          <w:tcPr>
            <w:tcW w:w="788" w:type="pct"/>
          </w:tcPr>
          <w:p w14:paraId="41BA90F6" w14:textId="31F60F0B" w:rsidR="00384004" w:rsidRPr="009C4A1C" w:rsidRDefault="00384004" w:rsidP="005733D0">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11.W, 12.C, 12.LU,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12.W</w:t>
            </w:r>
          </w:p>
        </w:tc>
        <w:tc>
          <w:tcPr>
            <w:tcW w:w="676" w:type="pct"/>
          </w:tcPr>
          <w:p w14:paraId="47ABE4D3" w14:textId="77777777" w:rsidR="00384004" w:rsidRDefault="00384004" w:rsidP="005733D0">
            <w:pPr>
              <w:pStyle w:val="ListParagraph"/>
              <w:numPr>
                <w:ilvl w:val="1"/>
                <w:numId w:val="113"/>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876459A" w14:textId="77777777" w:rsidR="00384004" w:rsidRDefault="00384004" w:rsidP="005733D0">
            <w:pPr>
              <w:pStyle w:val="ListParagraph"/>
              <w:numPr>
                <w:ilvl w:val="1"/>
                <w:numId w:val="113"/>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C58DB58" w14:textId="77777777" w:rsidR="00384004" w:rsidRPr="000B2C5B" w:rsidRDefault="00384004" w:rsidP="005733D0">
            <w:pPr>
              <w:pStyle w:val="ListParagraph"/>
              <w:numPr>
                <w:ilvl w:val="1"/>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57E393DD" w14:textId="77777777" w:rsidR="00384004" w:rsidRDefault="00384004" w:rsidP="005733D0">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0AC5768" w14:textId="77777777" w:rsidR="00384004" w:rsidRDefault="00384004" w:rsidP="005733D0">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EA20D9D" w14:textId="77777777" w:rsidR="00384004" w:rsidRDefault="00384004" w:rsidP="005733D0">
            <w:pPr>
              <w:pStyle w:val="ListParagraph"/>
              <w:numPr>
                <w:ilvl w:val="2"/>
                <w:numId w:val="10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9F14243" w14:textId="77777777" w:rsidR="00384004" w:rsidRDefault="00384004" w:rsidP="005733D0">
            <w:pPr>
              <w:pStyle w:val="ListParagraph"/>
              <w:ind w:left="470"/>
              <w:rPr>
                <w:rFonts w:ascii="Times New Roman" w:eastAsia="Times New Roman" w:hAnsi="Times New Roman" w:cs="Times New Roman"/>
                <w:sz w:val="24"/>
                <w:szCs w:val="24"/>
              </w:rPr>
            </w:pPr>
          </w:p>
          <w:p w14:paraId="2787D27E" w14:textId="77777777" w:rsidR="00384004" w:rsidRPr="000B2C5B" w:rsidRDefault="00384004" w:rsidP="005733D0">
            <w:pPr>
              <w:pStyle w:val="ListParagraph"/>
              <w:numPr>
                <w:ilvl w:val="0"/>
                <w:numId w:val="107"/>
              </w:numPr>
              <w:ind w:left="470" w:hanging="33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D5801AA" w14:textId="77777777" w:rsidR="00384004" w:rsidRPr="009C4A1C" w:rsidRDefault="00384004" w:rsidP="005733D0">
            <w:pPr>
              <w:rPr>
                <w:rFonts w:ascii="Times New Roman" w:eastAsia="Times New Roman" w:hAnsi="Times New Roman" w:cs="Times New Roman"/>
                <w:sz w:val="24"/>
                <w:szCs w:val="24"/>
              </w:rPr>
            </w:pPr>
          </w:p>
        </w:tc>
        <w:tc>
          <w:tcPr>
            <w:tcW w:w="675" w:type="pct"/>
          </w:tcPr>
          <w:p w14:paraId="1DD71096"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 xml:space="preserve">Job Demo A  </w:t>
            </w:r>
          </w:p>
          <w:p w14:paraId="5EA40FCD" w14:textId="77777777" w:rsidR="009B3541" w:rsidRPr="009B3541" w:rsidRDefault="009B3541" w:rsidP="009B3541">
            <w:pPr>
              <w:rPr>
                <w:rFonts w:ascii="Times New Roman" w:eastAsia="Times New Roman" w:hAnsi="Times New Roman" w:cs="Times New Roman"/>
                <w:sz w:val="24"/>
                <w:szCs w:val="24"/>
              </w:rPr>
            </w:pPr>
          </w:p>
          <w:p w14:paraId="56FF05FC"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Cosmetology Competition</w:t>
            </w:r>
          </w:p>
          <w:p w14:paraId="10957E93" w14:textId="77777777" w:rsidR="009B3541" w:rsidRPr="009B3541" w:rsidRDefault="009B3541" w:rsidP="009B3541">
            <w:pPr>
              <w:rPr>
                <w:rFonts w:ascii="Times New Roman" w:eastAsia="Times New Roman" w:hAnsi="Times New Roman" w:cs="Times New Roman"/>
                <w:sz w:val="24"/>
                <w:szCs w:val="24"/>
              </w:rPr>
            </w:pPr>
          </w:p>
          <w:p w14:paraId="2ED98C8D" w14:textId="522581B4"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Barbering Competition</w:t>
            </w:r>
          </w:p>
        </w:tc>
      </w:tr>
      <w:tr w:rsidR="00384004" w:rsidRPr="009C4A1C" w14:paraId="54CD9863" w14:textId="6AF1D93B" w:rsidTr="00384004">
        <w:tc>
          <w:tcPr>
            <w:tcW w:w="167" w:type="pct"/>
            <w:shd w:val="clear" w:color="auto" w:fill="D0CECE" w:themeFill="background2" w:themeFillShade="E6"/>
          </w:tcPr>
          <w:p w14:paraId="4C6E947F" w14:textId="77777777" w:rsidR="00384004" w:rsidRPr="009C4A1C" w:rsidRDefault="00384004" w:rsidP="00C523B8">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4943A53A" w14:textId="36848C0B" w:rsidR="00384004" w:rsidRPr="009C4A1C" w:rsidRDefault="00384004" w:rsidP="00C523B8">
            <w:pPr>
              <w:rPr>
                <w:rFonts w:ascii="Times New Roman" w:eastAsia="Times New Roman" w:hAnsi="Times New Roman" w:cs="Times New Roman"/>
                <w:sz w:val="24"/>
                <w:szCs w:val="24"/>
              </w:rPr>
            </w:pPr>
            <w:r w:rsidRPr="001304BB">
              <w:rPr>
                <w:rFonts w:ascii="Times New Roman" w:eastAsia="Times New Roman" w:hAnsi="Times New Roman" w:cs="Times New Roman"/>
                <w:b/>
                <w:bCs/>
                <w:sz w:val="24"/>
                <w:szCs w:val="24"/>
              </w:rPr>
              <w:t>Performing Artistry of Wigs and Hair Additions</w:t>
            </w:r>
          </w:p>
        </w:tc>
        <w:tc>
          <w:tcPr>
            <w:tcW w:w="971" w:type="pct"/>
            <w:shd w:val="clear" w:color="auto" w:fill="D0CECE" w:themeFill="background2" w:themeFillShade="E6"/>
          </w:tcPr>
          <w:p w14:paraId="43267AC9" w14:textId="77777777" w:rsidR="00384004" w:rsidRPr="00C523B8" w:rsidRDefault="00384004" w:rsidP="00C523B8"/>
        </w:tc>
        <w:tc>
          <w:tcPr>
            <w:tcW w:w="938" w:type="pct"/>
            <w:shd w:val="clear" w:color="auto" w:fill="D0CECE" w:themeFill="background2" w:themeFillShade="E6"/>
            <w:vAlign w:val="center"/>
          </w:tcPr>
          <w:p w14:paraId="36414D42" w14:textId="77777777" w:rsidR="00384004" w:rsidRPr="00B91F82" w:rsidRDefault="00384004" w:rsidP="00C523B8">
            <w:pPr>
              <w:rPr>
                <w:rFonts w:ascii="Times New Roman" w:eastAsia="Times New Roman" w:hAnsi="Times New Roman" w:cs="Times New Roman"/>
                <w:sz w:val="24"/>
                <w:szCs w:val="24"/>
              </w:rPr>
            </w:pPr>
          </w:p>
        </w:tc>
        <w:tc>
          <w:tcPr>
            <w:tcW w:w="788" w:type="pct"/>
            <w:shd w:val="clear" w:color="auto" w:fill="D0CECE" w:themeFill="background2" w:themeFillShade="E6"/>
          </w:tcPr>
          <w:p w14:paraId="023DA776" w14:textId="77777777" w:rsidR="00384004" w:rsidRPr="009C4A1C" w:rsidRDefault="00384004" w:rsidP="00C523B8">
            <w:pPr>
              <w:rPr>
                <w:rFonts w:ascii="Times New Roman" w:eastAsia="Times New Roman" w:hAnsi="Times New Roman" w:cs="Times New Roman"/>
                <w:sz w:val="24"/>
                <w:szCs w:val="24"/>
              </w:rPr>
            </w:pPr>
          </w:p>
        </w:tc>
        <w:tc>
          <w:tcPr>
            <w:tcW w:w="676" w:type="pct"/>
            <w:shd w:val="clear" w:color="auto" w:fill="D0CECE" w:themeFill="background2" w:themeFillShade="E6"/>
          </w:tcPr>
          <w:p w14:paraId="124DFC1D" w14:textId="77777777" w:rsidR="00384004" w:rsidRPr="009C4A1C" w:rsidRDefault="00384004" w:rsidP="00C523B8">
            <w:pPr>
              <w:rPr>
                <w:rFonts w:ascii="Times New Roman" w:eastAsia="Times New Roman" w:hAnsi="Times New Roman" w:cs="Times New Roman"/>
                <w:sz w:val="24"/>
                <w:szCs w:val="24"/>
              </w:rPr>
            </w:pPr>
          </w:p>
        </w:tc>
        <w:tc>
          <w:tcPr>
            <w:tcW w:w="675" w:type="pct"/>
            <w:shd w:val="clear" w:color="auto" w:fill="D0CECE" w:themeFill="background2" w:themeFillShade="E6"/>
          </w:tcPr>
          <w:p w14:paraId="5B27AEBC" w14:textId="77777777" w:rsidR="00384004" w:rsidRPr="009C4A1C" w:rsidRDefault="00384004" w:rsidP="00C523B8">
            <w:pPr>
              <w:rPr>
                <w:rFonts w:ascii="Times New Roman" w:eastAsia="Times New Roman" w:hAnsi="Times New Roman" w:cs="Times New Roman"/>
                <w:sz w:val="24"/>
                <w:szCs w:val="24"/>
              </w:rPr>
            </w:pPr>
          </w:p>
        </w:tc>
      </w:tr>
      <w:tr w:rsidR="00384004" w:rsidRPr="009C4A1C" w14:paraId="7C8BC2B7" w14:textId="1C673758" w:rsidTr="00384004">
        <w:tc>
          <w:tcPr>
            <w:tcW w:w="167" w:type="pct"/>
            <w:shd w:val="clear" w:color="auto" w:fill="FFFFFF" w:themeFill="background1"/>
          </w:tcPr>
          <w:p w14:paraId="4494E251" w14:textId="3613511A"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85" w:type="pct"/>
            <w:shd w:val="clear" w:color="auto" w:fill="FFFFFF" w:themeFill="background1"/>
            <w:tcMar>
              <w:top w:w="43" w:type="dxa"/>
              <w:left w:w="115" w:type="dxa"/>
              <w:bottom w:w="43" w:type="dxa"/>
              <w:right w:w="115" w:type="dxa"/>
            </w:tcMar>
          </w:tcPr>
          <w:p w14:paraId="1EBB2847" w14:textId="1E1B234C"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Identify the differences </w:t>
            </w:r>
            <w:r>
              <w:rPr>
                <w:rFonts w:ascii="Times New Roman" w:eastAsia="Times New Roman" w:hAnsi="Times New Roman" w:cs="Times New Roman"/>
                <w:sz w:val="24"/>
                <w:szCs w:val="24"/>
              </w:rPr>
              <w:t>between</w:t>
            </w:r>
            <w:r w:rsidRPr="00F42C37">
              <w:rPr>
                <w:rFonts w:ascii="Times New Roman" w:eastAsia="Times New Roman" w:hAnsi="Times New Roman" w:cs="Times New Roman"/>
                <w:sz w:val="24"/>
                <w:szCs w:val="24"/>
              </w:rPr>
              <w:t xml:space="preserve"> human </w:t>
            </w:r>
            <w:r>
              <w:rPr>
                <w:rFonts w:ascii="Times New Roman" w:eastAsia="Times New Roman" w:hAnsi="Times New Roman" w:cs="Times New Roman"/>
                <w:sz w:val="24"/>
                <w:szCs w:val="24"/>
              </w:rPr>
              <w:t>and</w:t>
            </w:r>
            <w:r w:rsidRPr="00F42C37">
              <w:rPr>
                <w:rFonts w:ascii="Times New Roman" w:eastAsia="Times New Roman" w:hAnsi="Times New Roman" w:cs="Times New Roman"/>
                <w:sz w:val="24"/>
                <w:szCs w:val="24"/>
              </w:rPr>
              <w:t xml:space="preserve"> synthetic hair. </w:t>
            </w:r>
          </w:p>
        </w:tc>
        <w:tc>
          <w:tcPr>
            <w:tcW w:w="971" w:type="pct"/>
          </w:tcPr>
          <w:p w14:paraId="1225CDB7" w14:textId="77777777" w:rsidR="00384004" w:rsidRPr="00502A17" w:rsidRDefault="00384004" w:rsidP="0037313E">
            <w:p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Identification could include</w:t>
            </w:r>
          </w:p>
          <w:p w14:paraId="4F51944F" w14:textId="77777777" w:rsidR="00384004" w:rsidRDefault="00384004">
            <w:pPr>
              <w:numPr>
                <w:ilvl w:val="0"/>
                <w:numId w:val="40"/>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 xml:space="preserve">quality </w:t>
            </w:r>
          </w:p>
          <w:p w14:paraId="07B388B3" w14:textId="77777777" w:rsidR="00384004" w:rsidRPr="00502A17" w:rsidRDefault="00384004">
            <w:pPr>
              <w:numPr>
                <w:ilvl w:val="0"/>
                <w:numId w:val="40"/>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cost</w:t>
            </w:r>
          </w:p>
          <w:p w14:paraId="0D8FE105" w14:textId="77777777" w:rsidR="00384004" w:rsidRPr="00502A17" w:rsidRDefault="00384004">
            <w:pPr>
              <w:numPr>
                <w:ilvl w:val="0"/>
                <w:numId w:val="40"/>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advantages vs. disadvantages</w:t>
            </w:r>
          </w:p>
          <w:p w14:paraId="63B833D0" w14:textId="77777777" w:rsidR="00384004" w:rsidRPr="00502A17" w:rsidRDefault="00384004">
            <w:pPr>
              <w:numPr>
                <w:ilvl w:val="0"/>
                <w:numId w:val="40"/>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burning hair strand test. </w:t>
            </w:r>
          </w:p>
          <w:p w14:paraId="0D04E005"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2CA898D7"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AFC479F" w14:textId="77777777" w:rsidR="00384004" w:rsidRPr="00502A17" w:rsidRDefault="00384004">
            <w:pPr>
              <w:numPr>
                <w:ilvl w:val="0"/>
                <w:numId w:val="41"/>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type of hair should not have heat applied?</w:t>
            </w:r>
          </w:p>
          <w:p w14:paraId="1B547E99" w14:textId="77777777" w:rsidR="00384004" w:rsidRPr="00502A17" w:rsidRDefault="00384004">
            <w:pPr>
              <w:numPr>
                <w:ilvl w:val="0"/>
                <w:numId w:val="41"/>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results are achieved through the burning test?</w:t>
            </w:r>
          </w:p>
          <w:p w14:paraId="0F12EA73"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63B8EDF4" w14:textId="13897346"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 11.C,</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12.RV, 12.C</w:t>
            </w:r>
          </w:p>
        </w:tc>
        <w:tc>
          <w:tcPr>
            <w:tcW w:w="676" w:type="pct"/>
          </w:tcPr>
          <w:p w14:paraId="1B18070B" w14:textId="77777777" w:rsidR="00384004" w:rsidRDefault="00384004">
            <w:pPr>
              <w:pStyle w:val="ListParagraph"/>
              <w:numPr>
                <w:ilvl w:val="1"/>
                <w:numId w:val="114"/>
              </w:numPr>
              <w:ind w:left="50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3D2F6D5" w14:textId="77777777" w:rsidR="00384004" w:rsidRDefault="00384004">
            <w:pPr>
              <w:pStyle w:val="ListParagraph"/>
              <w:numPr>
                <w:ilvl w:val="1"/>
                <w:numId w:val="114"/>
              </w:numPr>
              <w:ind w:left="50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F5407F2" w14:textId="77777777" w:rsidR="00384004" w:rsidRPr="009D6373" w:rsidRDefault="00384004" w:rsidP="0037313E">
            <w:pPr>
              <w:pStyle w:val="sectbi"/>
              <w:spacing w:before="0" w:beforeAutospacing="0" w:after="0" w:afterAutospacing="0"/>
              <w:ind w:left="500" w:hanging="360"/>
              <w:textAlignment w:val="baseline"/>
              <w:rPr>
                <w:color w:val="444444"/>
              </w:rPr>
            </w:pPr>
            <w:r w:rsidRPr="009D6373">
              <w:rPr>
                <w:color w:val="444444"/>
              </w:rPr>
              <w:t>10. Wigs, hair pieces, and related theory</w:t>
            </w:r>
          </w:p>
          <w:p w14:paraId="65C19C17" w14:textId="77777777" w:rsidR="00384004" w:rsidRPr="009D6373" w:rsidRDefault="00384004" w:rsidP="0037313E">
            <w:pPr>
              <w:pStyle w:val="sectbi2"/>
              <w:spacing w:before="0" w:beforeAutospacing="0" w:after="0" w:afterAutospacing="0"/>
              <w:ind w:left="500"/>
              <w:textAlignment w:val="baseline"/>
              <w:rPr>
                <w:color w:val="444444"/>
              </w:rPr>
            </w:pPr>
            <w:r w:rsidRPr="009D6373">
              <w:rPr>
                <w:color w:val="444444"/>
              </w:rPr>
              <w:t>a. Types</w:t>
            </w:r>
          </w:p>
          <w:p w14:paraId="4F8DFBA4" w14:textId="77777777" w:rsidR="00384004" w:rsidRDefault="00384004" w:rsidP="0037313E">
            <w:pPr>
              <w:pStyle w:val="sectbi2"/>
              <w:spacing w:before="0" w:beforeAutospacing="0" w:after="0" w:afterAutospacing="0"/>
              <w:ind w:left="500"/>
              <w:textAlignment w:val="baseline"/>
              <w:rPr>
                <w:color w:val="444444"/>
              </w:rPr>
            </w:pPr>
            <w:r w:rsidRPr="009D6373">
              <w:rPr>
                <w:color w:val="444444"/>
              </w:rPr>
              <w:t>b. Procedures</w:t>
            </w:r>
          </w:p>
          <w:p w14:paraId="14FBA1E4" w14:textId="77777777" w:rsidR="00384004" w:rsidRDefault="00384004" w:rsidP="0037313E">
            <w:pPr>
              <w:pStyle w:val="sectbi2"/>
              <w:spacing w:before="0" w:beforeAutospacing="0" w:after="0" w:afterAutospacing="0"/>
              <w:ind w:left="500"/>
              <w:textAlignment w:val="baseline"/>
              <w:rPr>
                <w:color w:val="444444"/>
              </w:rPr>
            </w:pPr>
          </w:p>
          <w:p w14:paraId="147E5D1B" w14:textId="77777777" w:rsidR="00384004" w:rsidRPr="002C696F" w:rsidRDefault="00384004">
            <w:pPr>
              <w:pStyle w:val="sectbi2"/>
              <w:numPr>
                <w:ilvl w:val="0"/>
                <w:numId w:val="116"/>
              </w:numPr>
              <w:spacing w:before="0" w:beforeAutospacing="0" w:after="0" w:afterAutospacing="0"/>
              <w:textAlignment w:val="baseline"/>
            </w:pPr>
            <w:r w:rsidRPr="002C696F">
              <w:rPr>
                <w:color w:val="444444"/>
              </w:rPr>
              <w:t xml:space="preserve">Exam </w:t>
            </w:r>
            <w:r>
              <w:rPr>
                <w:color w:val="444444"/>
              </w:rPr>
              <w:t xml:space="preserve">Domains </w:t>
            </w:r>
            <w:r>
              <w:t>I.A, I.B, I.C, II.A, II.B, II.C, II.D, and II.E</w:t>
            </w:r>
          </w:p>
          <w:p w14:paraId="488DA1FA"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41A10E44"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5AAD1CF2" w14:textId="77777777" w:rsidR="009B3541" w:rsidRPr="009B3541" w:rsidRDefault="009B3541" w:rsidP="009B3541">
            <w:pPr>
              <w:rPr>
                <w:rFonts w:ascii="Times New Roman" w:eastAsia="Times New Roman" w:hAnsi="Times New Roman" w:cs="Times New Roman"/>
                <w:sz w:val="24"/>
                <w:szCs w:val="24"/>
              </w:rPr>
            </w:pPr>
          </w:p>
          <w:p w14:paraId="3EC2E4AA" w14:textId="3E3C4C60"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Fantasy Manikin</w:t>
            </w:r>
          </w:p>
        </w:tc>
      </w:tr>
      <w:tr w:rsidR="00384004" w:rsidRPr="009C4A1C" w14:paraId="74C95438" w14:textId="55CB225A" w:rsidTr="00384004">
        <w:tc>
          <w:tcPr>
            <w:tcW w:w="167" w:type="pct"/>
            <w:shd w:val="clear" w:color="auto" w:fill="FFFFFF" w:themeFill="background1"/>
          </w:tcPr>
          <w:p w14:paraId="179111C3" w14:textId="4EC68DE7"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85" w:type="pct"/>
            <w:shd w:val="clear" w:color="auto" w:fill="FFFFFF" w:themeFill="background1"/>
            <w:tcMar>
              <w:top w:w="43" w:type="dxa"/>
              <w:left w:w="115" w:type="dxa"/>
              <w:bottom w:w="43" w:type="dxa"/>
              <w:right w:w="115" w:type="dxa"/>
            </w:tcMar>
          </w:tcPr>
          <w:p w14:paraId="336328FA" w14:textId="323EC07E"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Analyze hair and scalp condition to determine suitable hair enhancement</w:t>
            </w:r>
            <w:r>
              <w:rPr>
                <w:rFonts w:ascii="Times New Roman" w:eastAsia="Times New Roman" w:hAnsi="Times New Roman" w:cs="Times New Roman"/>
                <w:sz w:val="24"/>
                <w:szCs w:val="24"/>
              </w:rPr>
              <w:t xml:space="preserve"> and extensions</w:t>
            </w:r>
            <w:r w:rsidRPr="00F42C37">
              <w:rPr>
                <w:rFonts w:ascii="Times New Roman" w:eastAsia="Times New Roman" w:hAnsi="Times New Roman" w:cs="Times New Roman"/>
                <w:sz w:val="24"/>
                <w:szCs w:val="24"/>
              </w:rPr>
              <w:t xml:space="preserve">. </w:t>
            </w:r>
          </w:p>
        </w:tc>
        <w:tc>
          <w:tcPr>
            <w:tcW w:w="971" w:type="pct"/>
          </w:tcPr>
          <w:p w14:paraId="2C6B78FE" w14:textId="77777777" w:rsidR="00384004" w:rsidRPr="00502A17" w:rsidRDefault="00384004" w:rsidP="0037313E">
            <w:p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Analysis should include determining which of the following methods of enhancement to a client’s hair is suitable:</w:t>
            </w:r>
          </w:p>
          <w:p w14:paraId="320D6C3C" w14:textId="77777777" w:rsidR="00384004" w:rsidRPr="00502A17" w:rsidRDefault="00384004">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Placement</w:t>
            </w:r>
          </w:p>
          <w:p w14:paraId="47FE09F8" w14:textId="77777777" w:rsidR="00384004" w:rsidRPr="00502A17" w:rsidRDefault="00384004">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Bonding</w:t>
            </w:r>
          </w:p>
          <w:p w14:paraId="77D15691" w14:textId="77777777" w:rsidR="00384004" w:rsidRPr="00502A17" w:rsidRDefault="00384004">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Sewing</w:t>
            </w:r>
          </w:p>
          <w:p w14:paraId="34F2F2F6" w14:textId="77777777" w:rsidR="00384004" w:rsidRPr="00502A17" w:rsidRDefault="00384004">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Braiding</w:t>
            </w:r>
          </w:p>
          <w:p w14:paraId="675F8BA0" w14:textId="77777777" w:rsidR="00384004" w:rsidRPr="00502A17" w:rsidRDefault="00384004">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Fusing</w:t>
            </w:r>
          </w:p>
          <w:p w14:paraId="577C652C" w14:textId="77777777" w:rsidR="00384004" w:rsidRDefault="00384004">
            <w:pPr>
              <w:numPr>
                <w:ilvl w:val="0"/>
                <w:numId w:val="42"/>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Beading</w:t>
            </w:r>
          </w:p>
          <w:p w14:paraId="5A421FFA" w14:textId="77777777" w:rsidR="00384004" w:rsidRDefault="00384004">
            <w:pPr>
              <w:numPr>
                <w:ilvl w:val="0"/>
                <w:numId w:val="4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Crocheting</w:t>
            </w:r>
          </w:p>
          <w:p w14:paraId="35D18F3D" w14:textId="77777777" w:rsidR="00384004" w:rsidRPr="00E00044" w:rsidRDefault="00384004">
            <w:pPr>
              <w:numPr>
                <w:ilvl w:val="0"/>
                <w:numId w:val="4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Interlocking</w:t>
            </w:r>
          </w:p>
          <w:p w14:paraId="7E27CF11"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4370F3B2"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F41DA04" w14:textId="77777777" w:rsidR="00384004" w:rsidRPr="00502A17" w:rsidRDefault="00384004">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should be included in a hair-and-scalp analysis?</w:t>
            </w:r>
          </w:p>
          <w:p w14:paraId="7C55A9EF" w14:textId="77777777" w:rsidR="00384004" w:rsidRPr="00502A17" w:rsidRDefault="00384004">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determines the method for applying artificial hair?</w:t>
            </w:r>
          </w:p>
          <w:p w14:paraId="7D6537E5" w14:textId="77777777" w:rsidR="00384004" w:rsidRPr="00502A17" w:rsidRDefault="00384004">
            <w:pPr>
              <w:numPr>
                <w:ilvl w:val="0"/>
                <w:numId w:val="43"/>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are the four basic methods of applying artificial hair?</w:t>
            </w:r>
          </w:p>
          <w:p w14:paraId="583FAD9E"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1DF47CB6" w14:textId="2F1E58FC"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12.RV</w:t>
            </w:r>
          </w:p>
        </w:tc>
        <w:tc>
          <w:tcPr>
            <w:tcW w:w="676" w:type="pct"/>
          </w:tcPr>
          <w:p w14:paraId="3A487AB6" w14:textId="77777777" w:rsidR="00384004" w:rsidRDefault="00384004">
            <w:pPr>
              <w:pStyle w:val="ListParagraph"/>
              <w:numPr>
                <w:ilvl w:val="1"/>
                <w:numId w:val="117"/>
              </w:numPr>
              <w:ind w:left="50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99876AE" w14:textId="77777777" w:rsidR="00384004" w:rsidRDefault="00384004">
            <w:pPr>
              <w:pStyle w:val="ListParagraph"/>
              <w:numPr>
                <w:ilvl w:val="1"/>
                <w:numId w:val="117"/>
              </w:numPr>
              <w:ind w:left="50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90DAD87" w14:textId="77777777" w:rsidR="00384004" w:rsidRPr="009D6373" w:rsidRDefault="00384004" w:rsidP="0037313E">
            <w:pPr>
              <w:pStyle w:val="sectbi"/>
              <w:spacing w:before="0" w:beforeAutospacing="0" w:after="0" w:afterAutospacing="0"/>
              <w:ind w:left="500" w:hanging="360"/>
              <w:textAlignment w:val="baseline"/>
              <w:rPr>
                <w:color w:val="444444"/>
              </w:rPr>
            </w:pPr>
            <w:r w:rsidRPr="009D6373">
              <w:rPr>
                <w:color w:val="444444"/>
              </w:rPr>
              <w:t>10. Wigs, hair pieces, and related theory</w:t>
            </w:r>
          </w:p>
          <w:p w14:paraId="5CC6F659" w14:textId="77777777" w:rsidR="00384004" w:rsidRPr="009D6373" w:rsidRDefault="00384004" w:rsidP="0037313E">
            <w:pPr>
              <w:pStyle w:val="sectbi2"/>
              <w:spacing w:before="0" w:beforeAutospacing="0" w:after="0" w:afterAutospacing="0"/>
              <w:ind w:left="500"/>
              <w:textAlignment w:val="baseline"/>
              <w:rPr>
                <w:color w:val="444444"/>
              </w:rPr>
            </w:pPr>
            <w:r w:rsidRPr="009D6373">
              <w:rPr>
                <w:color w:val="444444"/>
              </w:rPr>
              <w:t>a. Types</w:t>
            </w:r>
          </w:p>
          <w:p w14:paraId="57E59A29" w14:textId="77777777" w:rsidR="00384004" w:rsidRDefault="00384004" w:rsidP="0037313E">
            <w:pPr>
              <w:pStyle w:val="sectbi2"/>
              <w:spacing w:before="0" w:beforeAutospacing="0" w:after="0" w:afterAutospacing="0"/>
              <w:ind w:left="500"/>
              <w:textAlignment w:val="baseline"/>
              <w:rPr>
                <w:color w:val="444444"/>
              </w:rPr>
            </w:pPr>
            <w:r w:rsidRPr="009D6373">
              <w:rPr>
                <w:color w:val="444444"/>
              </w:rPr>
              <w:t>b. Procedures</w:t>
            </w:r>
          </w:p>
          <w:p w14:paraId="1E57EAF7" w14:textId="77777777" w:rsidR="00384004" w:rsidRDefault="00384004" w:rsidP="0037313E">
            <w:pPr>
              <w:pStyle w:val="sectbi2"/>
              <w:spacing w:before="0" w:beforeAutospacing="0" w:after="0" w:afterAutospacing="0"/>
              <w:ind w:left="500"/>
              <w:textAlignment w:val="baseline"/>
              <w:rPr>
                <w:color w:val="444444"/>
              </w:rPr>
            </w:pPr>
          </w:p>
          <w:p w14:paraId="2DDDD7EE" w14:textId="77777777" w:rsidR="00384004" w:rsidRPr="002C696F" w:rsidRDefault="00384004">
            <w:pPr>
              <w:pStyle w:val="sectbi2"/>
              <w:numPr>
                <w:ilvl w:val="0"/>
                <w:numId w:val="115"/>
              </w:numPr>
              <w:spacing w:before="0" w:beforeAutospacing="0" w:after="0" w:afterAutospacing="0"/>
              <w:textAlignment w:val="baseline"/>
            </w:pPr>
            <w:r w:rsidRPr="002C696F">
              <w:rPr>
                <w:color w:val="444444"/>
              </w:rPr>
              <w:t xml:space="preserve">Exam </w:t>
            </w:r>
            <w:r>
              <w:rPr>
                <w:color w:val="444444"/>
              </w:rPr>
              <w:t xml:space="preserve">Domains </w:t>
            </w:r>
            <w:r>
              <w:t>I.A, I.B, I.C, II.A, II.B, II.C, II.D, and II.E</w:t>
            </w:r>
          </w:p>
          <w:p w14:paraId="476124B0"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6CF1B34E" w14:textId="4F19A9EA"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15EE9B80" w14:textId="0F78A4A9" w:rsidTr="00384004">
        <w:tc>
          <w:tcPr>
            <w:tcW w:w="167" w:type="pct"/>
            <w:shd w:val="clear" w:color="auto" w:fill="FFFFFF" w:themeFill="background1"/>
          </w:tcPr>
          <w:p w14:paraId="1008D2D0" w14:textId="77777777" w:rsidR="00384004"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p w14:paraId="3B68E5EF" w14:textId="3D8C2D76"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tc>
        <w:tc>
          <w:tcPr>
            <w:tcW w:w="785" w:type="pct"/>
            <w:shd w:val="clear" w:color="auto" w:fill="FFFFFF" w:themeFill="background1"/>
            <w:tcMar>
              <w:top w:w="43" w:type="dxa"/>
              <w:left w:w="115" w:type="dxa"/>
              <w:bottom w:w="43" w:type="dxa"/>
              <w:right w:w="115" w:type="dxa"/>
            </w:tcMar>
          </w:tcPr>
          <w:p w14:paraId="4249C928" w14:textId="45B8CEAD"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Educate</w:t>
            </w:r>
            <w:r w:rsidRPr="00F42C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client in selecting or caring for hair enhancements. </w:t>
            </w:r>
          </w:p>
        </w:tc>
        <w:tc>
          <w:tcPr>
            <w:tcW w:w="971" w:type="pct"/>
          </w:tcPr>
          <w:p w14:paraId="23B6DA60" w14:textId="5DDD8F46" w:rsidR="00384004" w:rsidRPr="009C4A1C" w:rsidRDefault="00384004" w:rsidP="0037313E">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Education</w:t>
            </w:r>
            <w:r w:rsidRPr="00502A17">
              <w:rPr>
                <w:rFonts w:ascii="Times New Roman" w:eastAsia="Times New Roman" w:hAnsi="Times New Roman" w:cs="Times New Roman"/>
                <w:sz w:val="24"/>
                <w:szCs w:val="24"/>
              </w:rPr>
              <w:t xml:space="preserve"> should include helping the client select </w:t>
            </w:r>
            <w:r>
              <w:rPr>
                <w:rFonts w:ascii="Times New Roman" w:eastAsia="Times New Roman" w:hAnsi="Times New Roman" w:cs="Times New Roman"/>
                <w:sz w:val="24"/>
                <w:szCs w:val="24"/>
              </w:rPr>
              <w:t>a</w:t>
            </w:r>
            <w:r w:rsidRPr="00502A17">
              <w:rPr>
                <w:rFonts w:ascii="Times New Roman" w:eastAsia="Times New Roman" w:hAnsi="Times New Roman" w:cs="Times New Roman"/>
                <w:sz w:val="24"/>
                <w:szCs w:val="24"/>
              </w:rPr>
              <w:t xml:space="preserve"> wig or hairpiece.</w:t>
            </w:r>
          </w:p>
        </w:tc>
        <w:tc>
          <w:tcPr>
            <w:tcW w:w="938" w:type="pct"/>
          </w:tcPr>
          <w:p w14:paraId="17CE54C3"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19678A2" w14:textId="77777777" w:rsidR="00384004" w:rsidRPr="00502A17" w:rsidRDefault="00384004">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is the difference between a wig and a hairpiece?</w:t>
            </w:r>
          </w:p>
          <w:p w14:paraId="649EB6BE" w14:textId="77777777" w:rsidR="00384004" w:rsidRPr="00502A17" w:rsidRDefault="00384004">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When should a wig be chosen?</w:t>
            </w:r>
          </w:p>
          <w:p w14:paraId="37D57356" w14:textId="77777777" w:rsidR="00384004" w:rsidRPr="00502A17" w:rsidRDefault="00384004">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When should a hairpiece be chosen?</w:t>
            </w:r>
          </w:p>
          <w:p w14:paraId="12B67BB1" w14:textId="77777777" w:rsidR="00384004" w:rsidRPr="00502A17" w:rsidRDefault="00384004">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 xml:space="preserve">What factors will aid the client in the selection of </w:t>
            </w:r>
            <w:r>
              <w:rPr>
                <w:rFonts w:ascii="Times New Roman" w:eastAsia="Times New Roman" w:hAnsi="Times New Roman" w:cs="Times New Roman"/>
                <w:sz w:val="24"/>
                <w:szCs w:val="24"/>
              </w:rPr>
              <w:t>a</w:t>
            </w:r>
            <w:r w:rsidRPr="00502A17">
              <w:rPr>
                <w:rFonts w:ascii="Times New Roman" w:eastAsia="Times New Roman" w:hAnsi="Times New Roman" w:cs="Times New Roman"/>
                <w:sz w:val="24"/>
                <w:szCs w:val="24"/>
              </w:rPr>
              <w:t xml:space="preserve"> hairpiece?</w:t>
            </w:r>
          </w:p>
          <w:p w14:paraId="7DB3F9C8" w14:textId="77777777" w:rsidR="00384004" w:rsidRPr="00502A17" w:rsidRDefault="00384004">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types of wigs are available to clients?</w:t>
            </w:r>
          </w:p>
          <w:p w14:paraId="7C826E9B" w14:textId="77777777" w:rsidR="00384004" w:rsidRPr="00502A17" w:rsidRDefault="00384004">
            <w:pPr>
              <w:numPr>
                <w:ilvl w:val="0"/>
                <w:numId w:val="44"/>
              </w:numPr>
              <w:spacing w:before="100" w:beforeAutospacing="1" w:after="100" w:afterAutospacing="1"/>
              <w:rPr>
                <w:rFonts w:ascii="Times New Roman" w:eastAsia="Times New Roman" w:hAnsi="Times New Roman" w:cs="Times New Roman"/>
                <w:sz w:val="24"/>
                <w:szCs w:val="24"/>
              </w:rPr>
            </w:pPr>
            <w:r w:rsidRPr="00502A17">
              <w:rPr>
                <w:rFonts w:ascii="Times New Roman" w:eastAsia="Times New Roman" w:hAnsi="Times New Roman" w:cs="Times New Roman"/>
                <w:sz w:val="24"/>
                <w:szCs w:val="24"/>
              </w:rPr>
              <w:t>What types of hairpieces are available to clients?</w:t>
            </w:r>
          </w:p>
          <w:p w14:paraId="38E45C5B"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2BB7F3D7" w14:textId="32DA2160"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 11.C,</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11.LU, 12.RV, 12.C,</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12.LU</w:t>
            </w:r>
          </w:p>
        </w:tc>
        <w:tc>
          <w:tcPr>
            <w:tcW w:w="676" w:type="pct"/>
          </w:tcPr>
          <w:p w14:paraId="753F3D75" w14:textId="77777777" w:rsidR="00384004" w:rsidRDefault="00384004">
            <w:pPr>
              <w:pStyle w:val="ListParagraph"/>
              <w:numPr>
                <w:ilvl w:val="1"/>
                <w:numId w:val="118"/>
              </w:numPr>
              <w:ind w:left="470" w:hanging="33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1625ACB0" w14:textId="77777777" w:rsidR="00384004" w:rsidRDefault="00384004">
            <w:pPr>
              <w:pStyle w:val="ListParagraph"/>
              <w:numPr>
                <w:ilvl w:val="1"/>
                <w:numId w:val="118"/>
              </w:numPr>
              <w:ind w:left="504"/>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E5EA717" w14:textId="77777777" w:rsidR="00384004" w:rsidRPr="009D6373" w:rsidRDefault="00384004" w:rsidP="0037313E">
            <w:pPr>
              <w:pStyle w:val="sectbi"/>
              <w:spacing w:before="0" w:beforeAutospacing="0" w:after="0" w:afterAutospacing="0"/>
              <w:ind w:left="504" w:hanging="360"/>
              <w:textAlignment w:val="baseline"/>
              <w:rPr>
                <w:color w:val="444444"/>
              </w:rPr>
            </w:pPr>
            <w:r w:rsidRPr="009D6373">
              <w:rPr>
                <w:color w:val="444444"/>
              </w:rPr>
              <w:t>10. Wigs, hair pieces, and related theory</w:t>
            </w:r>
          </w:p>
          <w:p w14:paraId="503CFE50" w14:textId="77777777" w:rsidR="00384004" w:rsidRPr="009D6373" w:rsidRDefault="00384004" w:rsidP="0037313E">
            <w:pPr>
              <w:pStyle w:val="sectbi2"/>
              <w:spacing w:before="0" w:beforeAutospacing="0" w:after="0" w:afterAutospacing="0"/>
              <w:ind w:left="504"/>
              <w:textAlignment w:val="baseline"/>
              <w:rPr>
                <w:color w:val="444444"/>
              </w:rPr>
            </w:pPr>
            <w:r w:rsidRPr="009D6373">
              <w:rPr>
                <w:color w:val="444444"/>
              </w:rPr>
              <w:t>a. Types</w:t>
            </w:r>
          </w:p>
          <w:p w14:paraId="4EF51E8D" w14:textId="77777777" w:rsidR="00384004" w:rsidRDefault="00384004" w:rsidP="0037313E">
            <w:pPr>
              <w:pStyle w:val="sectbi2"/>
              <w:spacing w:before="0" w:beforeAutospacing="0" w:after="0" w:afterAutospacing="0"/>
              <w:ind w:left="504"/>
              <w:textAlignment w:val="baseline"/>
              <w:rPr>
                <w:color w:val="444444"/>
              </w:rPr>
            </w:pPr>
            <w:r w:rsidRPr="009D6373">
              <w:rPr>
                <w:color w:val="444444"/>
              </w:rPr>
              <w:t>b. Procedures</w:t>
            </w:r>
          </w:p>
          <w:p w14:paraId="2CA1D8BF" w14:textId="77777777" w:rsidR="00384004" w:rsidRDefault="00384004" w:rsidP="0037313E">
            <w:pPr>
              <w:pStyle w:val="sectbi2"/>
              <w:spacing w:before="0" w:beforeAutospacing="0" w:after="0" w:afterAutospacing="0"/>
              <w:ind w:left="500"/>
              <w:textAlignment w:val="baseline"/>
              <w:rPr>
                <w:color w:val="444444"/>
              </w:rPr>
            </w:pPr>
          </w:p>
          <w:p w14:paraId="4B123E58" w14:textId="5804E2D7" w:rsidR="00384004" w:rsidRPr="0037313E" w:rsidRDefault="00384004">
            <w:pPr>
              <w:pStyle w:val="ListParagraph"/>
              <w:numPr>
                <w:ilvl w:val="0"/>
                <w:numId w:val="147"/>
              </w:numPr>
              <w:rPr>
                <w:rFonts w:ascii="Times New Roman" w:eastAsia="Times New Roman" w:hAnsi="Times New Roman" w:cs="Times New Roman"/>
                <w:sz w:val="24"/>
                <w:szCs w:val="24"/>
              </w:rPr>
            </w:pPr>
            <w:r w:rsidRPr="0037313E">
              <w:rPr>
                <w:rFonts w:ascii="Times New Roman" w:hAnsi="Times New Roman" w:cs="Times New Roman"/>
                <w:color w:val="444444"/>
                <w:sz w:val="24"/>
                <w:szCs w:val="24"/>
              </w:rPr>
              <w:t xml:space="preserve">Exam Domains </w:t>
            </w:r>
            <w:r w:rsidRPr="0037313E">
              <w:rPr>
                <w:rFonts w:ascii="Times New Roman" w:hAnsi="Times New Roman" w:cs="Times New Roman"/>
                <w:sz w:val="24"/>
                <w:szCs w:val="24"/>
              </w:rPr>
              <w:t>I.A, I.B, I.C, II.A, II.B, II.C, II.D, and II.E</w:t>
            </w:r>
          </w:p>
        </w:tc>
        <w:tc>
          <w:tcPr>
            <w:tcW w:w="675" w:type="pct"/>
          </w:tcPr>
          <w:p w14:paraId="22519B79" w14:textId="5916B790"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26EA5E59" w14:textId="2FC62DA6" w:rsidTr="00384004">
        <w:tc>
          <w:tcPr>
            <w:tcW w:w="167" w:type="pct"/>
            <w:shd w:val="clear" w:color="auto" w:fill="D0CECE" w:themeFill="background2" w:themeFillShade="E6"/>
          </w:tcPr>
          <w:p w14:paraId="5CF08EA3" w14:textId="77777777" w:rsidR="00384004" w:rsidRPr="009C4A1C" w:rsidRDefault="00384004" w:rsidP="0037313E">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139CD830" w14:textId="14EBF9AE" w:rsidR="00384004" w:rsidRPr="009C4A1C" w:rsidRDefault="00384004" w:rsidP="0037313E">
            <w:pPr>
              <w:rPr>
                <w:rFonts w:ascii="Times New Roman" w:eastAsia="Times New Roman" w:hAnsi="Times New Roman" w:cs="Times New Roman"/>
                <w:sz w:val="24"/>
                <w:szCs w:val="24"/>
              </w:rPr>
            </w:pPr>
            <w:r w:rsidRPr="001304BB">
              <w:rPr>
                <w:rFonts w:ascii="Times New Roman" w:eastAsia="Times New Roman" w:hAnsi="Times New Roman" w:cs="Times New Roman"/>
                <w:b/>
                <w:bCs/>
                <w:sz w:val="24"/>
                <w:szCs w:val="24"/>
              </w:rPr>
              <w:t>Caring for Skin, Hands, and Feet</w:t>
            </w:r>
          </w:p>
        </w:tc>
        <w:tc>
          <w:tcPr>
            <w:tcW w:w="971" w:type="pct"/>
            <w:shd w:val="clear" w:color="auto" w:fill="D0CECE" w:themeFill="background2" w:themeFillShade="E6"/>
          </w:tcPr>
          <w:p w14:paraId="031E5C2B" w14:textId="77777777" w:rsidR="00384004" w:rsidRPr="0037313E" w:rsidRDefault="00384004" w:rsidP="0037313E"/>
        </w:tc>
        <w:tc>
          <w:tcPr>
            <w:tcW w:w="938" w:type="pct"/>
            <w:shd w:val="clear" w:color="auto" w:fill="D0CECE" w:themeFill="background2" w:themeFillShade="E6"/>
            <w:vAlign w:val="center"/>
          </w:tcPr>
          <w:p w14:paraId="3EC28FF9" w14:textId="77777777" w:rsidR="00384004" w:rsidRPr="00B91F82" w:rsidRDefault="00384004" w:rsidP="0037313E">
            <w:pPr>
              <w:rPr>
                <w:rFonts w:ascii="Times New Roman" w:eastAsia="Times New Roman" w:hAnsi="Times New Roman" w:cs="Times New Roman"/>
                <w:sz w:val="24"/>
                <w:szCs w:val="24"/>
              </w:rPr>
            </w:pPr>
          </w:p>
        </w:tc>
        <w:tc>
          <w:tcPr>
            <w:tcW w:w="788" w:type="pct"/>
            <w:shd w:val="clear" w:color="auto" w:fill="D0CECE" w:themeFill="background2" w:themeFillShade="E6"/>
          </w:tcPr>
          <w:p w14:paraId="491A1FB2" w14:textId="77777777" w:rsidR="00384004" w:rsidRPr="009C4A1C" w:rsidRDefault="00384004" w:rsidP="0037313E">
            <w:pPr>
              <w:rPr>
                <w:rFonts w:ascii="Times New Roman" w:eastAsia="Times New Roman" w:hAnsi="Times New Roman" w:cs="Times New Roman"/>
                <w:sz w:val="24"/>
                <w:szCs w:val="24"/>
              </w:rPr>
            </w:pPr>
          </w:p>
        </w:tc>
        <w:tc>
          <w:tcPr>
            <w:tcW w:w="676" w:type="pct"/>
            <w:shd w:val="clear" w:color="auto" w:fill="D0CECE" w:themeFill="background2" w:themeFillShade="E6"/>
          </w:tcPr>
          <w:p w14:paraId="0A3ED126" w14:textId="77777777" w:rsidR="00384004" w:rsidRPr="009C4A1C" w:rsidRDefault="00384004" w:rsidP="0037313E">
            <w:pPr>
              <w:rPr>
                <w:rFonts w:ascii="Times New Roman" w:eastAsia="Times New Roman" w:hAnsi="Times New Roman" w:cs="Times New Roman"/>
                <w:sz w:val="24"/>
                <w:szCs w:val="24"/>
              </w:rPr>
            </w:pPr>
          </w:p>
        </w:tc>
        <w:tc>
          <w:tcPr>
            <w:tcW w:w="675" w:type="pct"/>
            <w:shd w:val="clear" w:color="auto" w:fill="D0CECE" w:themeFill="background2" w:themeFillShade="E6"/>
          </w:tcPr>
          <w:p w14:paraId="60D21816" w14:textId="77777777" w:rsidR="00384004" w:rsidRPr="009C4A1C" w:rsidRDefault="00384004" w:rsidP="0037313E">
            <w:pPr>
              <w:rPr>
                <w:rFonts w:ascii="Times New Roman" w:eastAsia="Times New Roman" w:hAnsi="Times New Roman" w:cs="Times New Roman"/>
                <w:sz w:val="24"/>
                <w:szCs w:val="24"/>
              </w:rPr>
            </w:pPr>
          </w:p>
        </w:tc>
      </w:tr>
      <w:tr w:rsidR="00384004" w:rsidRPr="009C4A1C" w14:paraId="6A0CD8D5" w14:textId="76F2FB93" w:rsidTr="00384004">
        <w:tc>
          <w:tcPr>
            <w:tcW w:w="167" w:type="pct"/>
            <w:shd w:val="clear" w:color="auto" w:fill="FFFFFF" w:themeFill="background1"/>
          </w:tcPr>
          <w:p w14:paraId="26CCFF03" w14:textId="01CFD802" w:rsidR="00384004" w:rsidRPr="009C4A1C" w:rsidRDefault="00384004" w:rsidP="005733D0">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85" w:type="pct"/>
            <w:shd w:val="clear" w:color="auto" w:fill="FFFFFF" w:themeFill="background1"/>
            <w:tcMar>
              <w:top w:w="43" w:type="dxa"/>
              <w:left w:w="115" w:type="dxa"/>
              <w:bottom w:w="43" w:type="dxa"/>
              <w:right w:w="115" w:type="dxa"/>
            </w:tcMar>
          </w:tcPr>
          <w:p w14:paraId="215FCF6A" w14:textId="1D9E6CE4" w:rsidR="00384004" w:rsidRPr="009C4A1C" w:rsidRDefault="00384004" w:rsidP="005733D0">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Demonstrate safety practices. </w:t>
            </w:r>
          </w:p>
        </w:tc>
        <w:tc>
          <w:tcPr>
            <w:tcW w:w="971" w:type="pct"/>
          </w:tcPr>
          <w:p w14:paraId="4A6C210B" w14:textId="77777777" w:rsidR="00384004" w:rsidRPr="002C696F" w:rsidRDefault="00384004" w:rsidP="005733D0">
            <w:p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Demonstration should include</w:t>
            </w:r>
          </w:p>
          <w:p w14:paraId="313C8E25" w14:textId="77777777" w:rsidR="00384004" w:rsidRPr="002C696F" w:rsidRDefault="00384004" w:rsidP="005733D0">
            <w:pPr>
              <w:numPr>
                <w:ilvl w:val="0"/>
                <w:numId w:val="45"/>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cleaning hands before and after every service</w:t>
            </w:r>
          </w:p>
          <w:p w14:paraId="7B25F189" w14:textId="77777777" w:rsidR="00384004" w:rsidRPr="002C696F" w:rsidRDefault="00384004" w:rsidP="005733D0">
            <w:pPr>
              <w:numPr>
                <w:ilvl w:val="0"/>
                <w:numId w:val="45"/>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 xml:space="preserve">examining </w:t>
            </w:r>
            <w:r>
              <w:rPr>
                <w:rFonts w:ascii="Times New Roman" w:eastAsia="Times New Roman" w:hAnsi="Times New Roman" w:cs="Times New Roman"/>
                <w:sz w:val="24"/>
                <w:szCs w:val="24"/>
              </w:rPr>
              <w:t xml:space="preserve">the </w:t>
            </w:r>
            <w:r w:rsidRPr="002C696F">
              <w:rPr>
                <w:rFonts w:ascii="Times New Roman" w:eastAsia="Times New Roman" w:hAnsi="Times New Roman" w:cs="Times New Roman"/>
                <w:sz w:val="24"/>
                <w:szCs w:val="24"/>
              </w:rPr>
              <w:t>skin, hands, and feet for abrasions, disorders, and diseases</w:t>
            </w:r>
          </w:p>
          <w:p w14:paraId="79B01BA3" w14:textId="77777777" w:rsidR="00384004" w:rsidRPr="00F450E6" w:rsidRDefault="00384004" w:rsidP="005733D0">
            <w:pPr>
              <w:numPr>
                <w:ilvl w:val="0"/>
                <w:numId w:val="45"/>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 xml:space="preserve">encouraging </w:t>
            </w:r>
            <w:r>
              <w:rPr>
                <w:rFonts w:ascii="Times New Roman" w:eastAsia="Times New Roman" w:hAnsi="Times New Roman" w:cs="Times New Roman"/>
                <w:sz w:val="24"/>
                <w:szCs w:val="24"/>
              </w:rPr>
              <w:t xml:space="preserve">the </w:t>
            </w:r>
            <w:r w:rsidRPr="00F450E6">
              <w:rPr>
                <w:rFonts w:ascii="Times New Roman" w:eastAsia="Times New Roman" w:hAnsi="Times New Roman" w:cs="Times New Roman"/>
                <w:sz w:val="24"/>
                <w:szCs w:val="24"/>
              </w:rPr>
              <w:t xml:space="preserve">client to see a physician if </w:t>
            </w:r>
            <w:r>
              <w:rPr>
                <w:rFonts w:ascii="Times New Roman" w:eastAsia="Times New Roman" w:hAnsi="Times New Roman" w:cs="Times New Roman"/>
                <w:sz w:val="24"/>
                <w:szCs w:val="24"/>
              </w:rPr>
              <w:t xml:space="preserve">the </w:t>
            </w:r>
            <w:r w:rsidRPr="00F450E6">
              <w:rPr>
                <w:rFonts w:ascii="Times New Roman" w:eastAsia="Times New Roman" w:hAnsi="Times New Roman" w:cs="Times New Roman"/>
                <w:sz w:val="24"/>
                <w:szCs w:val="24"/>
              </w:rPr>
              <w:t>skin shows contraindications</w:t>
            </w:r>
          </w:p>
          <w:p w14:paraId="74213A9E" w14:textId="77777777" w:rsidR="00384004" w:rsidRPr="002C696F" w:rsidRDefault="00384004" w:rsidP="005733D0">
            <w:pPr>
              <w:numPr>
                <w:ilvl w:val="0"/>
                <w:numId w:val="45"/>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following manufacturer instructions</w:t>
            </w:r>
          </w:p>
          <w:p w14:paraId="39D2A9B9" w14:textId="77777777" w:rsidR="00384004" w:rsidRPr="002C696F" w:rsidRDefault="00384004" w:rsidP="005733D0">
            <w:pPr>
              <w:numPr>
                <w:ilvl w:val="0"/>
                <w:numId w:val="45"/>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wearing protective gloves when necessary</w:t>
            </w:r>
          </w:p>
          <w:p w14:paraId="61C5EE74" w14:textId="77777777" w:rsidR="00384004" w:rsidRPr="002C696F" w:rsidRDefault="00384004" w:rsidP="005733D0">
            <w:pPr>
              <w:numPr>
                <w:ilvl w:val="0"/>
                <w:numId w:val="45"/>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 xml:space="preserve">removing products completely from </w:t>
            </w:r>
            <w:r>
              <w:rPr>
                <w:rFonts w:ascii="Times New Roman" w:eastAsia="Times New Roman" w:hAnsi="Times New Roman" w:cs="Times New Roman"/>
                <w:sz w:val="24"/>
                <w:szCs w:val="24"/>
              </w:rPr>
              <w:t xml:space="preserve">the </w:t>
            </w:r>
            <w:r w:rsidRPr="002C696F">
              <w:rPr>
                <w:rFonts w:ascii="Times New Roman" w:eastAsia="Times New Roman" w:hAnsi="Times New Roman" w:cs="Times New Roman"/>
                <w:sz w:val="24"/>
                <w:szCs w:val="24"/>
              </w:rPr>
              <w:t>skin.</w:t>
            </w:r>
          </w:p>
          <w:p w14:paraId="73A4C742" w14:textId="77777777" w:rsidR="00384004" w:rsidRPr="009C4A1C" w:rsidRDefault="00384004" w:rsidP="005733D0">
            <w:pPr>
              <w:shd w:val="clear" w:color="auto" w:fill="FFFFFF"/>
              <w:rPr>
                <w:rFonts w:ascii="Times New Roman" w:eastAsia="Times New Roman" w:hAnsi="Times New Roman" w:cs="Times New Roman"/>
                <w:sz w:val="24"/>
                <w:szCs w:val="24"/>
              </w:rPr>
            </w:pPr>
          </w:p>
        </w:tc>
        <w:tc>
          <w:tcPr>
            <w:tcW w:w="938" w:type="pct"/>
          </w:tcPr>
          <w:p w14:paraId="154B2114" w14:textId="77777777" w:rsidR="00384004" w:rsidRPr="002C696F" w:rsidRDefault="00384004" w:rsidP="005733D0">
            <w:pPr>
              <w:spacing w:before="100" w:beforeAutospacing="1" w:after="100" w:afterAutospacing="1"/>
              <w:rPr>
                <w:rFonts w:ascii="Times New Roman" w:eastAsia="Times New Roman" w:hAnsi="Times New Roman" w:cs="Times New Roman"/>
                <w:b/>
                <w:bCs/>
                <w:sz w:val="24"/>
                <w:szCs w:val="24"/>
              </w:rPr>
            </w:pPr>
            <w:r w:rsidRPr="002C696F">
              <w:rPr>
                <w:rFonts w:ascii="Times New Roman" w:eastAsia="Times New Roman" w:hAnsi="Times New Roman" w:cs="Times New Roman"/>
                <w:b/>
                <w:bCs/>
                <w:sz w:val="24"/>
                <w:szCs w:val="24"/>
              </w:rPr>
              <w:t>Process/Skill Questions:</w:t>
            </w:r>
          </w:p>
          <w:p w14:paraId="7E40A9AB" w14:textId="77777777" w:rsidR="00384004" w:rsidRPr="002C696F" w:rsidRDefault="00384004" w:rsidP="005733D0">
            <w:pPr>
              <w:numPr>
                <w:ilvl w:val="0"/>
                <w:numId w:val="46"/>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Why is it necessary to examine the skin, hands, and feet for abrasions, disorders, and diseases</w:t>
            </w:r>
            <w:r w:rsidRPr="002C696F">
              <w:rPr>
                <w:rFonts w:ascii="Times New Roman" w:eastAsia="Times New Roman" w:hAnsi="Times New Roman" w:cs="Times New Roman"/>
                <w:sz w:val="24"/>
                <w:szCs w:val="24"/>
              </w:rPr>
              <w:t>?</w:t>
            </w:r>
          </w:p>
          <w:p w14:paraId="11BA082D" w14:textId="77777777" w:rsidR="00384004" w:rsidRPr="002C696F" w:rsidRDefault="00384004" w:rsidP="005733D0">
            <w:pPr>
              <w:numPr>
                <w:ilvl w:val="0"/>
                <w:numId w:val="46"/>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What does one do if the client has skin damage?</w:t>
            </w:r>
          </w:p>
          <w:p w14:paraId="28D84DFD" w14:textId="77777777" w:rsidR="00384004" w:rsidRPr="002C696F" w:rsidRDefault="00384004" w:rsidP="005733D0">
            <w:pPr>
              <w:numPr>
                <w:ilvl w:val="0"/>
                <w:numId w:val="46"/>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Why is it necessary to read and follow manufacturer instructions?</w:t>
            </w:r>
          </w:p>
          <w:p w14:paraId="0D3499C3" w14:textId="77777777" w:rsidR="00384004" w:rsidRPr="002C696F" w:rsidRDefault="00384004" w:rsidP="005733D0">
            <w:pPr>
              <w:numPr>
                <w:ilvl w:val="0"/>
                <w:numId w:val="46"/>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When should one wear gloves?</w:t>
            </w:r>
          </w:p>
          <w:p w14:paraId="35FB7FD1" w14:textId="77777777" w:rsidR="00384004" w:rsidRPr="002C696F" w:rsidRDefault="00384004" w:rsidP="005733D0">
            <w:pPr>
              <w:numPr>
                <w:ilvl w:val="0"/>
                <w:numId w:val="46"/>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What can happen if the product is not completely removed?</w:t>
            </w:r>
          </w:p>
          <w:p w14:paraId="0C6354B0" w14:textId="77777777" w:rsidR="00384004" w:rsidRPr="002C696F" w:rsidRDefault="00384004" w:rsidP="005733D0">
            <w:pPr>
              <w:numPr>
                <w:ilvl w:val="0"/>
                <w:numId w:val="46"/>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When is it necessary to apply a moisturizer upon completion of a service?</w:t>
            </w:r>
          </w:p>
          <w:p w14:paraId="137D2032" w14:textId="77777777" w:rsidR="00384004" w:rsidRPr="00B91F82" w:rsidRDefault="00384004" w:rsidP="005733D0">
            <w:pPr>
              <w:rPr>
                <w:rFonts w:ascii="Times New Roman" w:eastAsia="Times New Roman" w:hAnsi="Times New Roman" w:cs="Times New Roman"/>
                <w:sz w:val="24"/>
                <w:szCs w:val="24"/>
              </w:rPr>
            </w:pPr>
          </w:p>
        </w:tc>
        <w:tc>
          <w:tcPr>
            <w:tcW w:w="788" w:type="pct"/>
          </w:tcPr>
          <w:p w14:paraId="4248E353" w14:textId="59B49CA8" w:rsidR="00384004" w:rsidRPr="009C4A1C" w:rsidRDefault="00384004" w:rsidP="005733D0">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11.RI, 12.RV, 12.RI</w:t>
            </w:r>
          </w:p>
        </w:tc>
        <w:tc>
          <w:tcPr>
            <w:tcW w:w="676" w:type="pct"/>
          </w:tcPr>
          <w:p w14:paraId="00EAC622" w14:textId="77777777" w:rsidR="00384004" w:rsidRPr="000B2C5B" w:rsidRDefault="00384004" w:rsidP="005733D0">
            <w:pPr>
              <w:pStyle w:val="ListParagraph"/>
              <w:numPr>
                <w:ilvl w:val="1"/>
                <w:numId w:val="119"/>
              </w:numPr>
              <w:ind w:left="562"/>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Laws and </w:t>
            </w:r>
          </w:p>
          <w:p w14:paraId="49BFA572" w14:textId="77777777" w:rsidR="00384004" w:rsidRPr="000B2C5B" w:rsidRDefault="00384004" w:rsidP="005733D0">
            <w:pPr>
              <w:pStyle w:val="ListParagraph"/>
              <w:ind w:left="562"/>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Regulations</w:t>
            </w:r>
          </w:p>
          <w:p w14:paraId="583AEEDD" w14:textId="77777777" w:rsidR="00384004" w:rsidRPr="000B2C5B" w:rsidRDefault="00384004" w:rsidP="005733D0">
            <w:pPr>
              <w:pStyle w:val="ListParagraph"/>
              <w:numPr>
                <w:ilvl w:val="1"/>
                <w:numId w:val="119"/>
              </w:numPr>
              <w:ind w:left="562"/>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General sciences</w:t>
            </w:r>
          </w:p>
          <w:p w14:paraId="67EA8187" w14:textId="77777777" w:rsidR="00384004" w:rsidRPr="000B2C5B" w:rsidRDefault="00384004" w:rsidP="005733D0">
            <w:pPr>
              <w:pStyle w:val="ListParagraph"/>
              <w:numPr>
                <w:ilvl w:val="1"/>
                <w:numId w:val="119"/>
              </w:numPr>
              <w:ind w:left="562"/>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A7811CE" w14:textId="77777777" w:rsidR="00384004" w:rsidRDefault="00384004" w:rsidP="005733D0">
            <w:pPr>
              <w:pStyle w:val="sectbi2"/>
              <w:spacing w:before="0" w:beforeAutospacing="0" w:after="0" w:afterAutospacing="0"/>
              <w:ind w:left="562" w:hanging="360"/>
              <w:textAlignment w:val="baseline"/>
              <w:rPr>
                <w:color w:val="444444"/>
              </w:rPr>
            </w:pPr>
            <w:r>
              <w:rPr>
                <w:color w:val="444444"/>
              </w:rPr>
              <w:t>11. Manicuring and pedicuring</w:t>
            </w:r>
          </w:p>
          <w:p w14:paraId="5B4FC5AE" w14:textId="77777777" w:rsidR="00384004" w:rsidRDefault="00384004" w:rsidP="005733D0">
            <w:pPr>
              <w:pStyle w:val="sectbi2"/>
              <w:spacing w:before="0" w:beforeAutospacing="0" w:after="0" w:afterAutospacing="0"/>
              <w:ind w:left="562" w:hanging="360"/>
              <w:textAlignment w:val="baseline"/>
              <w:rPr>
                <w:color w:val="444444"/>
              </w:rPr>
            </w:pPr>
            <w:r>
              <w:rPr>
                <w:color w:val="444444"/>
              </w:rPr>
              <w:t>12. Skin care</w:t>
            </w:r>
          </w:p>
          <w:p w14:paraId="1E5F86BE" w14:textId="77777777" w:rsidR="00384004" w:rsidRDefault="00384004" w:rsidP="005733D0">
            <w:pPr>
              <w:pStyle w:val="sectbi2"/>
              <w:spacing w:before="0" w:beforeAutospacing="0" w:after="0" w:afterAutospacing="0"/>
              <w:ind w:left="562" w:hanging="360"/>
              <w:textAlignment w:val="baseline"/>
              <w:rPr>
                <w:color w:val="444444"/>
              </w:rPr>
            </w:pPr>
            <w:r>
              <w:rPr>
                <w:color w:val="444444"/>
              </w:rPr>
              <w:t>13. Lashes and brows</w:t>
            </w:r>
          </w:p>
          <w:p w14:paraId="51C0FB64" w14:textId="77777777" w:rsidR="00384004" w:rsidRPr="009D6373" w:rsidRDefault="00384004" w:rsidP="005733D0">
            <w:pPr>
              <w:pStyle w:val="sectbi2"/>
              <w:spacing w:before="0" w:beforeAutospacing="0" w:after="0" w:afterAutospacing="0"/>
              <w:ind w:left="562" w:hanging="360"/>
              <w:textAlignment w:val="baseline"/>
              <w:rPr>
                <w:color w:val="444444"/>
              </w:rPr>
            </w:pPr>
            <w:r>
              <w:rPr>
                <w:color w:val="444444"/>
              </w:rPr>
              <w:t>14. Hair removal</w:t>
            </w:r>
          </w:p>
          <w:p w14:paraId="73791965" w14:textId="77777777" w:rsidR="00384004" w:rsidRPr="000B2C5B" w:rsidRDefault="00384004" w:rsidP="005733D0">
            <w:pPr>
              <w:pStyle w:val="ListParagraph"/>
              <w:numPr>
                <w:ilvl w:val="0"/>
                <w:numId w:val="87"/>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r>
              <w:rPr>
                <w:rFonts w:ascii="Times New Roman" w:eastAsia="Times New Roman" w:hAnsi="Times New Roman" w:cs="Times New Roman"/>
                <w:sz w:val="24"/>
                <w:szCs w:val="24"/>
              </w:rPr>
              <w:t>, I.B, I.C, III.A, III.B, III.C, IV.A, IV.B, and IV.C</w:t>
            </w:r>
          </w:p>
          <w:p w14:paraId="0145B3BC" w14:textId="77777777" w:rsidR="00384004" w:rsidRPr="009C4A1C" w:rsidRDefault="00384004" w:rsidP="005733D0">
            <w:pPr>
              <w:rPr>
                <w:rFonts w:ascii="Times New Roman" w:eastAsia="Times New Roman" w:hAnsi="Times New Roman" w:cs="Times New Roman"/>
                <w:sz w:val="24"/>
                <w:szCs w:val="24"/>
              </w:rPr>
            </w:pPr>
          </w:p>
        </w:tc>
        <w:tc>
          <w:tcPr>
            <w:tcW w:w="675" w:type="pct"/>
          </w:tcPr>
          <w:p w14:paraId="538979D4"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Occupational Health</w:t>
            </w:r>
          </w:p>
          <w:p w14:paraId="5C138E62"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and Safety Scrapbook</w:t>
            </w:r>
          </w:p>
          <w:p w14:paraId="754A33AB" w14:textId="77777777" w:rsidR="009B3541" w:rsidRPr="009B3541" w:rsidRDefault="009B3541" w:rsidP="009B3541">
            <w:pPr>
              <w:rPr>
                <w:rFonts w:ascii="Times New Roman" w:eastAsia="Times New Roman" w:hAnsi="Times New Roman" w:cs="Times New Roman"/>
                <w:sz w:val="24"/>
                <w:szCs w:val="24"/>
              </w:rPr>
            </w:pPr>
          </w:p>
          <w:p w14:paraId="3AAD20CE"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1ED05814" w14:textId="77777777" w:rsidR="009B3541" w:rsidRPr="009B3541" w:rsidRDefault="009B3541" w:rsidP="009B3541">
            <w:pPr>
              <w:rPr>
                <w:rFonts w:ascii="Times New Roman" w:eastAsia="Times New Roman" w:hAnsi="Times New Roman" w:cs="Times New Roman"/>
                <w:sz w:val="24"/>
                <w:szCs w:val="24"/>
              </w:rPr>
            </w:pPr>
          </w:p>
          <w:p w14:paraId="62AA32B5" w14:textId="39CFB78E"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Nail Competition</w:t>
            </w:r>
          </w:p>
        </w:tc>
      </w:tr>
      <w:tr w:rsidR="00384004" w:rsidRPr="009C4A1C" w14:paraId="707400CE" w14:textId="366830C8" w:rsidTr="00384004">
        <w:tc>
          <w:tcPr>
            <w:tcW w:w="167" w:type="pct"/>
            <w:shd w:val="clear" w:color="auto" w:fill="FFFFFF" w:themeFill="background1"/>
          </w:tcPr>
          <w:p w14:paraId="6FCC3C5E" w14:textId="07D03161"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785" w:type="pct"/>
            <w:shd w:val="clear" w:color="auto" w:fill="FFFFFF" w:themeFill="background1"/>
            <w:tcMar>
              <w:top w:w="43" w:type="dxa"/>
              <w:left w:w="115" w:type="dxa"/>
              <w:bottom w:w="43" w:type="dxa"/>
              <w:right w:w="115" w:type="dxa"/>
            </w:tcMar>
          </w:tcPr>
          <w:p w14:paraId="0934CF8C" w14:textId="6B9E925E"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Record</w:t>
            </w:r>
            <w:r>
              <w:rPr>
                <w:rFonts w:ascii="Times New Roman" w:eastAsia="Times New Roman" w:hAnsi="Times New Roman" w:cs="Times New Roman"/>
                <w:sz w:val="24"/>
                <w:szCs w:val="24"/>
              </w:rPr>
              <w:t xml:space="preserve"> the</w:t>
            </w:r>
            <w:r w:rsidRPr="00F42C37">
              <w:rPr>
                <w:rFonts w:ascii="Times New Roman" w:eastAsia="Times New Roman" w:hAnsi="Times New Roman" w:cs="Times New Roman"/>
                <w:sz w:val="24"/>
                <w:szCs w:val="24"/>
              </w:rPr>
              <w:t xml:space="preserve"> client consultation information, including factors that may affect</w:t>
            </w:r>
            <w:r>
              <w:rPr>
                <w:rFonts w:ascii="Times New Roman" w:eastAsia="Times New Roman" w:hAnsi="Times New Roman" w:cs="Times New Roman"/>
                <w:sz w:val="24"/>
                <w:szCs w:val="24"/>
              </w:rPr>
              <w:t xml:space="preserve"> </w:t>
            </w:r>
            <w:r w:rsidRPr="00F42C37">
              <w:rPr>
                <w:rFonts w:ascii="Times New Roman" w:eastAsia="Times New Roman" w:hAnsi="Times New Roman" w:cs="Times New Roman"/>
                <w:sz w:val="24"/>
                <w:szCs w:val="24"/>
              </w:rPr>
              <w:t xml:space="preserve">services. </w:t>
            </w:r>
          </w:p>
        </w:tc>
        <w:tc>
          <w:tcPr>
            <w:tcW w:w="971" w:type="pct"/>
          </w:tcPr>
          <w:p w14:paraId="6481842F" w14:textId="77777777" w:rsidR="00384004" w:rsidRPr="0081046D" w:rsidRDefault="00384004" w:rsidP="0037313E">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Record should include</w:t>
            </w:r>
          </w:p>
          <w:p w14:paraId="57B8F96E" w14:textId="77777777" w:rsidR="00384004" w:rsidRPr="0081046D" w:rsidRDefault="00384004">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client’s name, address, and phone number on a record card after consultation</w:t>
            </w:r>
          </w:p>
          <w:p w14:paraId="6E45E28D" w14:textId="77777777" w:rsidR="00384004" w:rsidRPr="0081046D" w:rsidRDefault="00384004">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client’s needs, whether preservative or corrective</w:t>
            </w:r>
          </w:p>
          <w:p w14:paraId="0A112327" w14:textId="77777777" w:rsidR="00384004" w:rsidRPr="0081046D" w:rsidRDefault="00384004">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history of skin and reactions to products</w:t>
            </w:r>
          </w:p>
          <w:p w14:paraId="4E7E403F" w14:textId="77777777" w:rsidR="00384004" w:rsidRPr="0081046D" w:rsidRDefault="00384004">
            <w:pPr>
              <w:numPr>
                <w:ilvl w:val="0"/>
                <w:numId w:val="4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pertinent medical history (e.</w:t>
            </w:r>
            <w:r>
              <w:rPr>
                <w:rFonts w:ascii="Times New Roman" w:eastAsia="Times New Roman" w:hAnsi="Times New Roman" w:cs="Times New Roman"/>
                <w:sz w:val="24"/>
                <w:szCs w:val="24"/>
              </w:rPr>
              <w:t>g.</w:t>
            </w:r>
            <w:r w:rsidRPr="0081046D">
              <w:rPr>
                <w:rFonts w:ascii="Times New Roman" w:eastAsia="Times New Roman" w:hAnsi="Times New Roman" w:cs="Times New Roman"/>
                <w:sz w:val="24"/>
                <w:szCs w:val="24"/>
              </w:rPr>
              <w:t>, high blood pressure, allergies</w:t>
            </w:r>
            <w:r>
              <w:rPr>
                <w:rFonts w:ascii="Times New Roman" w:eastAsia="Times New Roman" w:hAnsi="Times New Roman" w:cs="Times New Roman"/>
                <w:sz w:val="24"/>
                <w:szCs w:val="24"/>
              </w:rPr>
              <w:t>, medication</w:t>
            </w:r>
            <w:r w:rsidRPr="0081046D">
              <w:rPr>
                <w:rFonts w:ascii="Times New Roman" w:eastAsia="Times New Roman" w:hAnsi="Times New Roman" w:cs="Times New Roman"/>
                <w:sz w:val="24"/>
                <w:szCs w:val="24"/>
              </w:rPr>
              <w:t>).</w:t>
            </w:r>
          </w:p>
          <w:p w14:paraId="4A0AE8D4"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5C7389C0"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77874EC" w14:textId="77777777" w:rsidR="00384004" w:rsidRPr="0081046D" w:rsidRDefault="00384004">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should one do with the information that is gathered during the consultation?</w:t>
            </w:r>
          </w:p>
          <w:p w14:paraId="432A6A56" w14:textId="77777777" w:rsidR="00384004" w:rsidRPr="0081046D" w:rsidRDefault="00384004">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important to know the client's history of reactions to skin care products?</w:t>
            </w:r>
          </w:p>
          <w:p w14:paraId="4D3E2E99" w14:textId="77777777" w:rsidR="00384004" w:rsidRPr="0081046D" w:rsidRDefault="00384004">
            <w:pPr>
              <w:numPr>
                <w:ilvl w:val="0"/>
                <w:numId w:val="4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 to know the client's medical history?</w:t>
            </w:r>
          </w:p>
          <w:p w14:paraId="1F92E4FC"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61675476" w14:textId="658E76C0"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11.W, 12.C, 12.LU,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12.W</w:t>
            </w:r>
          </w:p>
        </w:tc>
        <w:tc>
          <w:tcPr>
            <w:tcW w:w="676" w:type="pct"/>
          </w:tcPr>
          <w:p w14:paraId="256E956B" w14:textId="77777777" w:rsidR="00384004" w:rsidRDefault="00384004">
            <w:pPr>
              <w:pStyle w:val="ListParagraph"/>
              <w:numPr>
                <w:ilvl w:val="1"/>
                <w:numId w:val="1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1E66F267" w14:textId="77777777" w:rsidR="00384004" w:rsidRDefault="00384004">
            <w:pPr>
              <w:pStyle w:val="ListParagraph"/>
              <w:numPr>
                <w:ilvl w:val="2"/>
                <w:numId w:val="122"/>
              </w:numPr>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6E6E2CA9" w14:textId="77777777" w:rsidR="00384004" w:rsidRPr="000B2C5B" w:rsidRDefault="00384004">
            <w:pPr>
              <w:pStyle w:val="ListParagraph"/>
              <w:numPr>
                <w:ilvl w:val="1"/>
                <w:numId w:val="120"/>
              </w:numPr>
              <w:ind w:left="56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General sciences</w:t>
            </w:r>
          </w:p>
          <w:p w14:paraId="13B44808" w14:textId="77777777" w:rsidR="00384004" w:rsidRPr="000B2C5B" w:rsidRDefault="00384004" w:rsidP="0037313E">
            <w:pPr>
              <w:ind w:left="20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4. Applied sciences</w:t>
            </w:r>
          </w:p>
          <w:p w14:paraId="063C1F78" w14:textId="77777777" w:rsidR="00384004" w:rsidRDefault="00384004" w:rsidP="0037313E">
            <w:pPr>
              <w:pStyle w:val="sectbi2"/>
              <w:spacing w:before="0" w:beforeAutospacing="0" w:after="0" w:afterAutospacing="0"/>
              <w:ind w:left="560" w:hanging="360"/>
              <w:textAlignment w:val="baseline"/>
              <w:rPr>
                <w:color w:val="444444"/>
              </w:rPr>
            </w:pPr>
            <w:r>
              <w:rPr>
                <w:color w:val="444444"/>
              </w:rPr>
              <w:t>11. Manicuring and pedicuring</w:t>
            </w:r>
          </w:p>
          <w:p w14:paraId="4B8FF9C9" w14:textId="77777777" w:rsidR="00384004" w:rsidRDefault="00384004" w:rsidP="0037313E">
            <w:pPr>
              <w:pStyle w:val="sectbi2"/>
              <w:spacing w:before="0" w:beforeAutospacing="0" w:after="0" w:afterAutospacing="0"/>
              <w:ind w:left="560" w:hanging="360"/>
              <w:textAlignment w:val="baseline"/>
              <w:rPr>
                <w:color w:val="444444"/>
              </w:rPr>
            </w:pPr>
            <w:r>
              <w:rPr>
                <w:color w:val="444444"/>
              </w:rPr>
              <w:t>12. Skin care</w:t>
            </w:r>
          </w:p>
          <w:p w14:paraId="6D6E80E3" w14:textId="77777777" w:rsidR="00384004" w:rsidRDefault="00384004" w:rsidP="0037313E">
            <w:pPr>
              <w:pStyle w:val="sectbi2"/>
              <w:spacing w:before="0" w:beforeAutospacing="0" w:after="0" w:afterAutospacing="0"/>
              <w:ind w:left="560" w:hanging="360"/>
              <w:textAlignment w:val="baseline"/>
              <w:rPr>
                <w:color w:val="444444"/>
              </w:rPr>
            </w:pPr>
            <w:r>
              <w:rPr>
                <w:color w:val="444444"/>
              </w:rPr>
              <w:t>13. Lashes and brows</w:t>
            </w:r>
          </w:p>
          <w:p w14:paraId="435381BF" w14:textId="77777777" w:rsidR="00384004" w:rsidRDefault="00384004" w:rsidP="0037313E">
            <w:pPr>
              <w:pStyle w:val="sectbi2"/>
              <w:spacing w:before="0" w:beforeAutospacing="0" w:after="0" w:afterAutospacing="0"/>
              <w:ind w:left="560" w:hanging="360"/>
              <w:textAlignment w:val="baseline"/>
              <w:rPr>
                <w:color w:val="444444"/>
              </w:rPr>
            </w:pPr>
            <w:r>
              <w:rPr>
                <w:color w:val="444444"/>
              </w:rPr>
              <w:t>14. Hair removal</w:t>
            </w:r>
          </w:p>
          <w:p w14:paraId="75A54AD5" w14:textId="77777777" w:rsidR="00384004" w:rsidRPr="009D6373" w:rsidRDefault="00384004" w:rsidP="0037313E">
            <w:pPr>
              <w:pStyle w:val="sectbi2"/>
              <w:spacing w:before="0" w:beforeAutospacing="0" w:after="0" w:afterAutospacing="0"/>
              <w:ind w:left="560" w:hanging="360"/>
              <w:textAlignment w:val="baseline"/>
              <w:rPr>
                <w:color w:val="444444"/>
              </w:rPr>
            </w:pPr>
          </w:p>
          <w:p w14:paraId="6134D466" w14:textId="77777777" w:rsidR="00384004" w:rsidRPr="000B2C5B" w:rsidRDefault="00384004">
            <w:pPr>
              <w:pStyle w:val="ListParagraph"/>
              <w:numPr>
                <w:ilvl w:val="0"/>
                <w:numId w:val="87"/>
              </w:numPr>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r>
              <w:rPr>
                <w:rFonts w:ascii="Times New Roman" w:eastAsia="Times New Roman" w:hAnsi="Times New Roman" w:cs="Times New Roman"/>
                <w:sz w:val="24"/>
                <w:szCs w:val="24"/>
              </w:rPr>
              <w:t>, I.B, I.C, III.A, III.B, III.C, IV.A, IV.B, and IV.C</w:t>
            </w:r>
          </w:p>
          <w:p w14:paraId="5420268E"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7145C0C2"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1C00D2D5" w14:textId="77777777" w:rsidR="009B3541" w:rsidRPr="009B3541" w:rsidRDefault="009B3541" w:rsidP="009B3541">
            <w:pPr>
              <w:rPr>
                <w:rFonts w:ascii="Times New Roman" w:eastAsia="Times New Roman" w:hAnsi="Times New Roman" w:cs="Times New Roman"/>
                <w:sz w:val="24"/>
                <w:szCs w:val="24"/>
              </w:rPr>
            </w:pPr>
          </w:p>
          <w:p w14:paraId="56243921" w14:textId="66A4EEB2"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Nail Competition</w:t>
            </w:r>
          </w:p>
        </w:tc>
      </w:tr>
      <w:tr w:rsidR="00384004" w:rsidRPr="009C4A1C" w14:paraId="719E36FD" w14:textId="46B083F9" w:rsidTr="00384004">
        <w:tc>
          <w:tcPr>
            <w:tcW w:w="167" w:type="pct"/>
            <w:shd w:val="clear" w:color="auto" w:fill="FFFFFF" w:themeFill="background1"/>
          </w:tcPr>
          <w:p w14:paraId="207298EF" w14:textId="06B770BF"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785" w:type="pct"/>
            <w:shd w:val="clear" w:color="auto" w:fill="FFFFFF" w:themeFill="background1"/>
            <w:tcMar>
              <w:top w:w="43" w:type="dxa"/>
              <w:left w:w="115" w:type="dxa"/>
              <w:bottom w:w="43" w:type="dxa"/>
              <w:right w:w="115" w:type="dxa"/>
            </w:tcMar>
          </w:tcPr>
          <w:p w14:paraId="6761C224" w14:textId="466D01BD"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w:t>
            </w:r>
            <w:r w:rsidRPr="00F42C37">
              <w:rPr>
                <w:rFonts w:ascii="Times New Roman" w:eastAsia="Times New Roman" w:hAnsi="Times New Roman" w:cs="Times New Roman"/>
                <w:sz w:val="24"/>
                <w:szCs w:val="24"/>
              </w:rPr>
              <w:t xml:space="preserve"> advanced facials. </w:t>
            </w:r>
          </w:p>
        </w:tc>
        <w:tc>
          <w:tcPr>
            <w:tcW w:w="971" w:type="pct"/>
          </w:tcPr>
          <w:p w14:paraId="5EE88BE5" w14:textId="77777777" w:rsidR="00384004" w:rsidRPr="002C696F" w:rsidRDefault="00384004" w:rsidP="0037313E">
            <w:p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Discussion should include</w:t>
            </w:r>
          </w:p>
          <w:p w14:paraId="1A4BC109" w14:textId="74937782" w:rsidR="00384004" w:rsidRPr="00F450E6" w:rsidRDefault="00384004">
            <w:pPr>
              <w:numPr>
                <w:ilvl w:val="0"/>
                <w:numId w:val="49"/>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 xml:space="preserve">identifying </w:t>
            </w:r>
            <w:r>
              <w:rPr>
                <w:rFonts w:ascii="Times New Roman" w:eastAsia="Times New Roman" w:hAnsi="Times New Roman" w:cs="Times New Roman"/>
                <w:sz w:val="24"/>
                <w:szCs w:val="24"/>
              </w:rPr>
              <w:t xml:space="preserve">the </w:t>
            </w:r>
            <w:r w:rsidRPr="00F450E6">
              <w:rPr>
                <w:rFonts w:ascii="Times New Roman" w:eastAsia="Times New Roman" w:hAnsi="Times New Roman" w:cs="Times New Roman"/>
                <w:sz w:val="24"/>
                <w:szCs w:val="24"/>
              </w:rPr>
              <w:t>anatomy of the face</w:t>
            </w:r>
          </w:p>
          <w:p w14:paraId="67393EDF" w14:textId="5DD47D3C" w:rsidR="00384004" w:rsidRPr="002C696F" w:rsidRDefault="00384004">
            <w:pPr>
              <w:numPr>
                <w:ilvl w:val="0"/>
                <w:numId w:val="49"/>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 xml:space="preserve">analyzing </w:t>
            </w:r>
            <w:r>
              <w:rPr>
                <w:rFonts w:ascii="Times New Roman" w:eastAsia="Times New Roman" w:hAnsi="Times New Roman" w:cs="Times New Roman"/>
                <w:sz w:val="24"/>
                <w:szCs w:val="24"/>
              </w:rPr>
              <w:t xml:space="preserve">the </w:t>
            </w:r>
            <w:r w:rsidRPr="002C696F">
              <w:rPr>
                <w:rFonts w:ascii="Times New Roman" w:eastAsia="Times New Roman" w:hAnsi="Times New Roman" w:cs="Times New Roman"/>
                <w:sz w:val="24"/>
                <w:szCs w:val="24"/>
              </w:rPr>
              <w:t xml:space="preserve">skin type for product selection </w:t>
            </w:r>
          </w:p>
          <w:p w14:paraId="1A2DF197" w14:textId="77777777" w:rsidR="00384004" w:rsidRPr="002C696F" w:rsidRDefault="00384004">
            <w:pPr>
              <w:numPr>
                <w:ilvl w:val="0"/>
                <w:numId w:val="49"/>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administering special treatment serums</w:t>
            </w:r>
          </w:p>
          <w:p w14:paraId="6F99FC01" w14:textId="77777777" w:rsidR="00384004" w:rsidRPr="002C696F" w:rsidRDefault="00384004">
            <w:pPr>
              <w:numPr>
                <w:ilvl w:val="0"/>
                <w:numId w:val="49"/>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applying paraffin masks.</w:t>
            </w:r>
          </w:p>
          <w:p w14:paraId="2C61DD8F"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01659D84" w14:textId="77777777" w:rsidR="00384004" w:rsidRPr="002C696F" w:rsidRDefault="00384004" w:rsidP="0037313E">
            <w:pPr>
              <w:spacing w:before="100" w:beforeAutospacing="1" w:after="100" w:afterAutospacing="1"/>
              <w:rPr>
                <w:rFonts w:ascii="Times New Roman" w:eastAsia="Times New Roman" w:hAnsi="Times New Roman" w:cs="Times New Roman"/>
                <w:b/>
                <w:bCs/>
                <w:sz w:val="24"/>
                <w:szCs w:val="24"/>
              </w:rPr>
            </w:pPr>
            <w:r w:rsidRPr="002C696F">
              <w:rPr>
                <w:rFonts w:ascii="Times New Roman" w:eastAsia="Times New Roman" w:hAnsi="Times New Roman" w:cs="Times New Roman"/>
                <w:b/>
                <w:bCs/>
                <w:sz w:val="24"/>
                <w:szCs w:val="24"/>
              </w:rPr>
              <w:t>Process/Skill Questions:</w:t>
            </w:r>
          </w:p>
          <w:p w14:paraId="32587AD7" w14:textId="77777777" w:rsidR="00384004" w:rsidRPr="002C696F" w:rsidRDefault="00384004">
            <w:pPr>
              <w:numPr>
                <w:ilvl w:val="0"/>
                <w:numId w:val="50"/>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How does one determine what special treatment serums to use for the client’s skin type?</w:t>
            </w:r>
          </w:p>
          <w:p w14:paraId="076D5231" w14:textId="77777777" w:rsidR="00384004" w:rsidRPr="002C696F" w:rsidRDefault="00384004">
            <w:pPr>
              <w:numPr>
                <w:ilvl w:val="0"/>
                <w:numId w:val="50"/>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How does one decide when to use specialty products?</w:t>
            </w:r>
          </w:p>
          <w:p w14:paraId="07F6D6BE" w14:textId="77777777" w:rsidR="00384004" w:rsidRPr="00F450E6" w:rsidRDefault="00384004">
            <w:pPr>
              <w:numPr>
                <w:ilvl w:val="0"/>
                <w:numId w:val="50"/>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How is light therapy used to treat the skin?</w:t>
            </w:r>
          </w:p>
          <w:p w14:paraId="2398E3F2" w14:textId="77777777" w:rsidR="00384004" w:rsidRPr="002C696F" w:rsidRDefault="00384004">
            <w:pPr>
              <w:numPr>
                <w:ilvl w:val="0"/>
                <w:numId w:val="50"/>
              </w:numPr>
              <w:spacing w:before="100" w:beforeAutospacing="1" w:after="100" w:afterAutospacing="1"/>
              <w:rPr>
                <w:rFonts w:ascii="Times New Roman" w:eastAsia="Times New Roman" w:hAnsi="Times New Roman" w:cs="Times New Roman"/>
                <w:sz w:val="24"/>
                <w:szCs w:val="24"/>
              </w:rPr>
            </w:pPr>
            <w:r w:rsidRPr="002C696F">
              <w:rPr>
                <w:rFonts w:ascii="Times New Roman" w:eastAsia="Times New Roman" w:hAnsi="Times New Roman" w:cs="Times New Roman"/>
                <w:sz w:val="24"/>
                <w:szCs w:val="24"/>
              </w:rPr>
              <w:t>What are the categories of skincare products used in facial treatments? </w:t>
            </w:r>
          </w:p>
          <w:p w14:paraId="417D81CE"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06E980EC" w14:textId="3B6D7D7D"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12.C, 12.LU</w:t>
            </w:r>
          </w:p>
        </w:tc>
        <w:tc>
          <w:tcPr>
            <w:tcW w:w="676" w:type="pct"/>
          </w:tcPr>
          <w:p w14:paraId="7273F9F0" w14:textId="77777777" w:rsidR="00384004" w:rsidRDefault="00384004">
            <w:pPr>
              <w:pStyle w:val="ListParagraph"/>
              <w:numPr>
                <w:ilvl w:val="1"/>
                <w:numId w:val="124"/>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6486652" w14:textId="77777777" w:rsidR="00384004" w:rsidRDefault="00384004">
            <w:pPr>
              <w:pStyle w:val="ListParagraph"/>
              <w:numPr>
                <w:ilvl w:val="1"/>
                <w:numId w:val="124"/>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28A34A1" w14:textId="77777777" w:rsidR="00384004" w:rsidRDefault="00384004">
            <w:pPr>
              <w:pStyle w:val="ListParagraph"/>
              <w:numPr>
                <w:ilvl w:val="1"/>
                <w:numId w:val="125"/>
              </w:numPr>
              <w:ind w:left="470" w:hanging="450"/>
              <w:rPr>
                <w:rFonts w:ascii="Times New Roman" w:eastAsia="Times New Roman" w:hAnsi="Times New Roman" w:cs="Times New Roman"/>
                <w:sz w:val="24"/>
                <w:szCs w:val="24"/>
              </w:rPr>
            </w:pPr>
            <w:r>
              <w:rPr>
                <w:rFonts w:ascii="Times New Roman" w:eastAsia="Times New Roman" w:hAnsi="Times New Roman" w:cs="Times New Roman"/>
                <w:sz w:val="24"/>
                <w:szCs w:val="24"/>
              </w:rPr>
              <w:t>Skin care</w:t>
            </w:r>
          </w:p>
          <w:p w14:paraId="0B11B9FE" w14:textId="77777777" w:rsidR="00384004" w:rsidRDefault="00384004" w:rsidP="0037313E">
            <w:pPr>
              <w:rPr>
                <w:rFonts w:ascii="Times New Roman" w:eastAsia="Times New Roman" w:hAnsi="Times New Roman" w:cs="Times New Roman"/>
                <w:sz w:val="24"/>
                <w:szCs w:val="24"/>
              </w:rPr>
            </w:pPr>
          </w:p>
          <w:p w14:paraId="4218ECEA" w14:textId="77777777" w:rsidR="00384004" w:rsidRPr="000B2C5B" w:rsidRDefault="00384004">
            <w:pPr>
              <w:pStyle w:val="ListParagraph"/>
              <w:numPr>
                <w:ilvl w:val="0"/>
                <w:numId w:val="123"/>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Exam Domains I.A., I.B, I.C, III.A, III.B, and III.C</w:t>
            </w:r>
          </w:p>
          <w:p w14:paraId="4703A358"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4B0C2169"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Esthetics</w:t>
            </w:r>
          </w:p>
          <w:p w14:paraId="2B6A8E58" w14:textId="77777777" w:rsidR="009B3541" w:rsidRPr="009B3541" w:rsidRDefault="009B3541" w:rsidP="009B3541">
            <w:pPr>
              <w:rPr>
                <w:rFonts w:ascii="Times New Roman" w:eastAsia="Times New Roman" w:hAnsi="Times New Roman" w:cs="Times New Roman"/>
                <w:sz w:val="24"/>
                <w:szCs w:val="24"/>
              </w:rPr>
            </w:pPr>
          </w:p>
          <w:p w14:paraId="7CC3D141" w14:textId="31E37E3E"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50B162AC" w14:textId="7F3F96BB" w:rsidTr="00384004">
        <w:tc>
          <w:tcPr>
            <w:tcW w:w="167" w:type="pct"/>
            <w:shd w:val="clear" w:color="auto" w:fill="FFFFFF" w:themeFill="background1"/>
          </w:tcPr>
          <w:p w14:paraId="1347CAAE" w14:textId="51459AD9"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85" w:type="pct"/>
            <w:shd w:val="clear" w:color="auto" w:fill="FFFFFF" w:themeFill="background1"/>
            <w:tcMar>
              <w:top w:w="43" w:type="dxa"/>
              <w:left w:w="115" w:type="dxa"/>
              <w:bottom w:w="43" w:type="dxa"/>
              <w:right w:w="115" w:type="dxa"/>
            </w:tcMar>
          </w:tcPr>
          <w:p w14:paraId="44372DB5" w14:textId="76525D2E"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Apply facial makeup. </w:t>
            </w:r>
          </w:p>
        </w:tc>
        <w:tc>
          <w:tcPr>
            <w:tcW w:w="971" w:type="pct"/>
          </w:tcPr>
          <w:p w14:paraId="50CDB28F" w14:textId="77777777" w:rsidR="00384004" w:rsidRPr="0081046D" w:rsidRDefault="00384004" w:rsidP="0037313E">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Application should include </w:t>
            </w:r>
          </w:p>
          <w:p w14:paraId="7E47F3BC"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using</w:t>
            </w:r>
            <w:r w:rsidRPr="0081046D">
              <w:rPr>
                <w:rFonts w:ascii="Times New Roman" w:eastAsia="Times New Roman" w:hAnsi="Times New Roman" w:cs="Times New Roman"/>
                <w:sz w:val="24"/>
                <w:szCs w:val="24"/>
              </w:rPr>
              <w:t xml:space="preserve"> disinfected or disposable applicators</w:t>
            </w:r>
          </w:p>
          <w:p w14:paraId="295E60B2"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foundation</w:t>
            </w:r>
          </w:p>
          <w:p w14:paraId="24B047A2"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face powder</w:t>
            </w:r>
          </w:p>
          <w:p w14:paraId="19B8E9D2"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cheek color</w:t>
            </w:r>
          </w:p>
          <w:p w14:paraId="65EEDA34"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corrective makeup, if necessary</w:t>
            </w:r>
          </w:p>
          <w:p w14:paraId="1735F095"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eye color</w:t>
            </w:r>
          </w:p>
          <w:p w14:paraId="0B5B48FE"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sidDel="00E85869">
              <w:rPr>
                <w:rFonts w:ascii="Times New Roman" w:eastAsia="Times New Roman" w:hAnsi="Times New Roman" w:cs="Times New Roman"/>
                <w:sz w:val="24"/>
                <w:szCs w:val="24"/>
              </w:rPr>
              <w:t xml:space="preserve"> </w:t>
            </w:r>
            <w:r w:rsidRPr="0081046D">
              <w:rPr>
                <w:rFonts w:ascii="Times New Roman" w:eastAsia="Times New Roman" w:hAnsi="Times New Roman" w:cs="Times New Roman"/>
                <w:sz w:val="24"/>
                <w:szCs w:val="24"/>
              </w:rPr>
              <w:t>eyeliner</w:t>
            </w:r>
          </w:p>
          <w:p w14:paraId="480BE8FA"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eyebrow makeup</w:t>
            </w:r>
          </w:p>
          <w:p w14:paraId="0BF59B36"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mascara</w:t>
            </w:r>
          </w:p>
          <w:p w14:paraId="685018AB"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81046D">
              <w:rPr>
                <w:rFonts w:ascii="Times New Roman" w:eastAsia="Times New Roman" w:hAnsi="Times New Roman" w:cs="Times New Roman"/>
                <w:sz w:val="24"/>
                <w:szCs w:val="24"/>
              </w:rPr>
              <w:t>pply</w:t>
            </w:r>
            <w:r>
              <w:rPr>
                <w:rFonts w:ascii="Times New Roman" w:eastAsia="Times New Roman" w:hAnsi="Times New Roman" w:cs="Times New Roman"/>
                <w:sz w:val="24"/>
                <w:szCs w:val="24"/>
              </w:rPr>
              <w:t>ing</w:t>
            </w:r>
            <w:r w:rsidRPr="0081046D">
              <w:rPr>
                <w:rFonts w:ascii="Times New Roman" w:eastAsia="Times New Roman" w:hAnsi="Times New Roman" w:cs="Times New Roman"/>
                <w:sz w:val="24"/>
                <w:szCs w:val="24"/>
              </w:rPr>
              <w:t xml:space="preserve"> lip color</w:t>
            </w:r>
          </w:p>
          <w:p w14:paraId="63CF3ED9" w14:textId="77777777" w:rsidR="00384004" w:rsidRPr="0081046D" w:rsidRDefault="00384004">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disinfecting the </w:t>
            </w:r>
            <w:r w:rsidRPr="0081046D">
              <w:rPr>
                <w:rFonts w:ascii="Times New Roman" w:eastAsia="Times New Roman" w:hAnsi="Times New Roman" w:cs="Times New Roman"/>
                <w:sz w:val="24"/>
                <w:szCs w:val="24"/>
              </w:rPr>
              <w:t>work area</w:t>
            </w:r>
            <w:r>
              <w:rPr>
                <w:rFonts w:ascii="Times New Roman" w:eastAsia="Times New Roman" w:hAnsi="Times New Roman" w:cs="Times New Roman"/>
                <w:sz w:val="24"/>
                <w:szCs w:val="24"/>
              </w:rPr>
              <w:t>.</w:t>
            </w:r>
          </w:p>
          <w:p w14:paraId="13E150F3"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20AAE5CC"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73E8A37" w14:textId="77777777" w:rsidR="00384004" w:rsidRPr="0081046D" w:rsidRDefault="00384004">
            <w:pPr>
              <w:numPr>
                <w:ilvl w:val="0"/>
                <w:numId w:val="5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face powder applied after foundation?</w:t>
            </w:r>
          </w:p>
          <w:p w14:paraId="15494849" w14:textId="77777777" w:rsidR="00384004" w:rsidRPr="00005E5C" w:rsidRDefault="00384004">
            <w:pPr>
              <w:numPr>
                <w:ilvl w:val="0"/>
                <w:numId w:val="52"/>
              </w:numPr>
              <w:spacing w:before="100" w:beforeAutospacing="1" w:after="100" w:afterAutospacing="1"/>
              <w:rPr>
                <w:rFonts w:ascii="Times New Roman" w:eastAsia="Times New Roman" w:hAnsi="Times New Roman" w:cs="Times New Roman"/>
                <w:sz w:val="24"/>
                <w:szCs w:val="24"/>
              </w:rPr>
            </w:pPr>
            <w:r w:rsidRPr="00005E5C">
              <w:rPr>
                <w:rFonts w:ascii="Times New Roman" w:eastAsia="Times New Roman" w:hAnsi="Times New Roman" w:cs="Times New Roman"/>
                <w:sz w:val="24"/>
                <w:szCs w:val="24"/>
              </w:rPr>
              <w:t>What determines where to apply cheek color?</w:t>
            </w:r>
          </w:p>
          <w:p w14:paraId="3766C600" w14:textId="77777777" w:rsidR="00384004" w:rsidRPr="00005E5C" w:rsidRDefault="00384004">
            <w:pPr>
              <w:numPr>
                <w:ilvl w:val="0"/>
                <w:numId w:val="52"/>
              </w:numPr>
              <w:spacing w:before="100" w:beforeAutospacing="1" w:after="100" w:afterAutospacing="1"/>
              <w:rPr>
                <w:rFonts w:ascii="Times New Roman" w:eastAsia="Times New Roman" w:hAnsi="Times New Roman" w:cs="Times New Roman"/>
                <w:sz w:val="24"/>
                <w:szCs w:val="24"/>
              </w:rPr>
            </w:pPr>
            <w:r w:rsidRPr="00005E5C">
              <w:rPr>
                <w:rFonts w:ascii="Times New Roman" w:eastAsia="Times New Roman" w:hAnsi="Times New Roman" w:cs="Times New Roman"/>
                <w:sz w:val="24"/>
                <w:szCs w:val="24"/>
              </w:rPr>
              <w:t>What is </w:t>
            </w:r>
            <w:r w:rsidRPr="00005E5C">
              <w:rPr>
                <w:rFonts w:ascii="Times New Roman" w:eastAsia="Times New Roman" w:hAnsi="Times New Roman" w:cs="Times New Roman"/>
                <w:i/>
                <w:iCs/>
                <w:sz w:val="24"/>
                <w:szCs w:val="24"/>
              </w:rPr>
              <w:t>corrective makeup</w:t>
            </w:r>
            <w:r w:rsidRPr="00005E5C">
              <w:rPr>
                <w:rFonts w:ascii="Times New Roman" w:eastAsia="Times New Roman" w:hAnsi="Times New Roman" w:cs="Times New Roman"/>
                <w:sz w:val="24"/>
                <w:szCs w:val="24"/>
              </w:rPr>
              <w:t>?</w:t>
            </w:r>
          </w:p>
          <w:p w14:paraId="7CC6D1A7" w14:textId="77777777" w:rsidR="00384004" w:rsidRPr="00F450E6" w:rsidRDefault="00384004">
            <w:pPr>
              <w:numPr>
                <w:ilvl w:val="0"/>
                <w:numId w:val="52"/>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Why is it necessary to disinfect the work area?</w:t>
            </w:r>
          </w:p>
          <w:p w14:paraId="7265E3D5" w14:textId="77777777" w:rsidR="00384004" w:rsidRPr="0081046D" w:rsidRDefault="00384004">
            <w:pPr>
              <w:numPr>
                <w:ilvl w:val="0"/>
                <w:numId w:val="5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does one use color theory when choosing cosmetics for makeup application?</w:t>
            </w:r>
          </w:p>
          <w:p w14:paraId="45EB25BC"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6913849F" w14:textId="77777777" w:rsidR="00384004" w:rsidRPr="009C4A1C" w:rsidRDefault="00384004" w:rsidP="0037313E">
            <w:pPr>
              <w:rPr>
                <w:rFonts w:ascii="Times New Roman" w:eastAsia="Times New Roman" w:hAnsi="Times New Roman" w:cs="Times New Roman"/>
                <w:sz w:val="24"/>
                <w:szCs w:val="24"/>
              </w:rPr>
            </w:pPr>
          </w:p>
        </w:tc>
        <w:tc>
          <w:tcPr>
            <w:tcW w:w="676" w:type="pct"/>
          </w:tcPr>
          <w:p w14:paraId="49E25F6F" w14:textId="77777777" w:rsidR="00384004" w:rsidRDefault="00384004">
            <w:pPr>
              <w:pStyle w:val="ListParagraph"/>
              <w:numPr>
                <w:ilvl w:val="1"/>
                <w:numId w:val="126"/>
              </w:numPr>
              <w:ind w:left="50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C740550" w14:textId="77777777" w:rsidR="00384004" w:rsidRDefault="00384004">
            <w:pPr>
              <w:pStyle w:val="ListParagraph"/>
              <w:numPr>
                <w:ilvl w:val="1"/>
                <w:numId w:val="126"/>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9FC7553" w14:textId="77777777" w:rsidR="00384004" w:rsidRDefault="00384004">
            <w:pPr>
              <w:pStyle w:val="ListParagraph"/>
              <w:numPr>
                <w:ilvl w:val="1"/>
                <w:numId w:val="125"/>
              </w:numPr>
              <w:ind w:left="470" w:hanging="450"/>
              <w:rPr>
                <w:rFonts w:ascii="Times New Roman" w:eastAsia="Times New Roman" w:hAnsi="Times New Roman" w:cs="Times New Roman"/>
                <w:sz w:val="24"/>
                <w:szCs w:val="24"/>
              </w:rPr>
            </w:pPr>
            <w:r>
              <w:rPr>
                <w:rFonts w:ascii="Times New Roman" w:eastAsia="Times New Roman" w:hAnsi="Times New Roman" w:cs="Times New Roman"/>
                <w:sz w:val="24"/>
                <w:szCs w:val="24"/>
              </w:rPr>
              <w:t>Skin care</w:t>
            </w:r>
          </w:p>
          <w:p w14:paraId="452DD1E3" w14:textId="77777777" w:rsidR="00384004" w:rsidRDefault="00384004" w:rsidP="0037313E">
            <w:pPr>
              <w:rPr>
                <w:rFonts w:ascii="Times New Roman" w:eastAsia="Times New Roman" w:hAnsi="Times New Roman" w:cs="Times New Roman"/>
                <w:sz w:val="24"/>
                <w:szCs w:val="24"/>
              </w:rPr>
            </w:pPr>
          </w:p>
          <w:p w14:paraId="09D9B80D" w14:textId="77777777" w:rsidR="00384004" w:rsidRPr="000B2C5B" w:rsidRDefault="00384004">
            <w:pPr>
              <w:pStyle w:val="ListParagraph"/>
              <w:numPr>
                <w:ilvl w:val="0"/>
                <w:numId w:val="123"/>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Exam Domains I.A., I.B, I.C, III.A, III.B, and III.C</w:t>
            </w:r>
          </w:p>
          <w:p w14:paraId="2CD3B41C"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40819EFD"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47BD1B5D" w14:textId="77777777" w:rsidR="009B3541" w:rsidRPr="009B3541" w:rsidRDefault="009B3541" w:rsidP="009B3541">
            <w:pPr>
              <w:rPr>
                <w:rFonts w:ascii="Times New Roman" w:eastAsia="Times New Roman" w:hAnsi="Times New Roman" w:cs="Times New Roman"/>
                <w:sz w:val="24"/>
                <w:szCs w:val="24"/>
              </w:rPr>
            </w:pPr>
          </w:p>
          <w:p w14:paraId="45868855" w14:textId="3CCF9541"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Esthetics</w:t>
            </w:r>
          </w:p>
        </w:tc>
      </w:tr>
      <w:tr w:rsidR="00384004" w:rsidRPr="009C4A1C" w14:paraId="20579D2C" w14:textId="5528FD38" w:rsidTr="00384004">
        <w:tc>
          <w:tcPr>
            <w:tcW w:w="167" w:type="pct"/>
            <w:shd w:val="clear" w:color="auto" w:fill="FFFFFF" w:themeFill="background1"/>
          </w:tcPr>
          <w:p w14:paraId="39F2BD1A" w14:textId="137F1C55" w:rsidR="00384004" w:rsidRPr="009C4A1C" w:rsidRDefault="00384004" w:rsidP="008F3685">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85" w:type="pct"/>
            <w:shd w:val="clear" w:color="auto" w:fill="FFFFFF" w:themeFill="background1"/>
            <w:tcMar>
              <w:top w:w="43" w:type="dxa"/>
              <w:left w:w="115" w:type="dxa"/>
              <w:bottom w:w="43" w:type="dxa"/>
              <w:right w:w="115" w:type="dxa"/>
            </w:tcMar>
          </w:tcPr>
          <w:p w14:paraId="304D57CD" w14:textId="0E6EA726" w:rsidR="00384004" w:rsidRPr="009C4A1C" w:rsidRDefault="00384004" w:rsidP="008F3685">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Apply </w:t>
            </w:r>
            <w:r>
              <w:rPr>
                <w:rFonts w:ascii="Times New Roman" w:eastAsia="Times New Roman" w:hAnsi="Times New Roman" w:cs="Times New Roman"/>
                <w:sz w:val="24"/>
                <w:szCs w:val="24"/>
              </w:rPr>
              <w:t xml:space="preserve">artificial </w:t>
            </w:r>
            <w:r w:rsidRPr="00F42C37">
              <w:rPr>
                <w:rFonts w:ascii="Times New Roman" w:eastAsia="Times New Roman" w:hAnsi="Times New Roman" w:cs="Times New Roman"/>
                <w:sz w:val="24"/>
                <w:szCs w:val="24"/>
              </w:rPr>
              <w:t xml:space="preserve">eyelashes. </w:t>
            </w:r>
          </w:p>
        </w:tc>
        <w:tc>
          <w:tcPr>
            <w:tcW w:w="971" w:type="pct"/>
          </w:tcPr>
          <w:p w14:paraId="1147F0E0" w14:textId="77777777" w:rsidR="00384004" w:rsidRPr="00A765D7" w:rsidRDefault="00384004" w:rsidP="008F3685">
            <w:p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Application should include</w:t>
            </w:r>
          </w:p>
          <w:p w14:paraId="0FF08377" w14:textId="77777777" w:rsidR="00384004" w:rsidRPr="00F450E6" w:rsidRDefault="00384004">
            <w:pPr>
              <w:numPr>
                <w:ilvl w:val="0"/>
                <w:numId w:val="53"/>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setting up all required supplies and disinfected implements</w:t>
            </w:r>
          </w:p>
          <w:p w14:paraId="18F027A7" w14:textId="77777777" w:rsidR="00384004" w:rsidRPr="00A765D7" w:rsidRDefault="00384004">
            <w:pPr>
              <w:numPr>
                <w:ilvl w:val="0"/>
                <w:numId w:val="53"/>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 xml:space="preserve">client's make-up and having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client remove contact lenses</w:t>
            </w:r>
          </w:p>
          <w:p w14:paraId="502DE6B7" w14:textId="77777777" w:rsidR="00384004" w:rsidRPr="00A765D7" w:rsidRDefault="00384004">
            <w:pPr>
              <w:numPr>
                <w:ilvl w:val="0"/>
                <w:numId w:val="53"/>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 xml:space="preserve">brushing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client's eyelashes</w:t>
            </w:r>
          </w:p>
          <w:p w14:paraId="0BF8EB67" w14:textId="77777777" w:rsidR="00384004" w:rsidRPr="00A765D7" w:rsidRDefault="00384004">
            <w:pPr>
              <w:numPr>
                <w:ilvl w:val="0"/>
                <w:numId w:val="53"/>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 xml:space="preserve">discussing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 xml:space="preserve">length and fullness of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 xml:space="preserve">lashes with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client</w:t>
            </w:r>
          </w:p>
          <w:p w14:paraId="676B77A0" w14:textId="77777777" w:rsidR="00384004" w:rsidRPr="00A765D7" w:rsidRDefault="00384004">
            <w:pPr>
              <w:numPr>
                <w:ilvl w:val="0"/>
                <w:numId w:val="53"/>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 xml:space="preserve">lashes from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package</w:t>
            </w:r>
          </w:p>
          <w:p w14:paraId="20D93195" w14:textId="77777777" w:rsidR="00384004" w:rsidRPr="00A765D7" w:rsidRDefault="00384004">
            <w:pPr>
              <w:numPr>
                <w:ilvl w:val="0"/>
                <w:numId w:val="53"/>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following manufacturer instructions</w:t>
            </w:r>
          </w:p>
          <w:p w14:paraId="474FEFA7" w14:textId="77777777" w:rsidR="00384004" w:rsidRPr="00A765D7" w:rsidRDefault="00384004">
            <w:pPr>
              <w:numPr>
                <w:ilvl w:val="0"/>
                <w:numId w:val="53"/>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 xml:space="preserve">disinfecting </w:t>
            </w:r>
            <w:r>
              <w:rPr>
                <w:rFonts w:ascii="Times New Roman" w:eastAsia="Times New Roman" w:hAnsi="Times New Roman" w:cs="Times New Roman"/>
                <w:sz w:val="24"/>
                <w:szCs w:val="24"/>
              </w:rPr>
              <w:t xml:space="preserve">the </w:t>
            </w:r>
            <w:r w:rsidRPr="00F450E6">
              <w:rPr>
                <w:rFonts w:ascii="Times New Roman" w:eastAsia="Times New Roman" w:hAnsi="Times New Roman" w:cs="Times New Roman"/>
                <w:sz w:val="24"/>
                <w:szCs w:val="24"/>
              </w:rPr>
              <w:t>work area</w:t>
            </w:r>
            <w:r w:rsidRPr="00A765D7">
              <w:rPr>
                <w:rFonts w:ascii="Times New Roman" w:eastAsia="Times New Roman" w:hAnsi="Times New Roman" w:cs="Times New Roman"/>
                <w:sz w:val="24"/>
                <w:szCs w:val="24"/>
              </w:rPr>
              <w:t>.</w:t>
            </w:r>
          </w:p>
          <w:p w14:paraId="222E26A5" w14:textId="77777777" w:rsidR="00384004" w:rsidRPr="009C4A1C" w:rsidRDefault="00384004" w:rsidP="008F3685">
            <w:pPr>
              <w:shd w:val="clear" w:color="auto" w:fill="FFFFFF"/>
              <w:rPr>
                <w:rFonts w:ascii="Times New Roman" w:eastAsia="Times New Roman" w:hAnsi="Times New Roman" w:cs="Times New Roman"/>
                <w:sz w:val="24"/>
                <w:szCs w:val="24"/>
              </w:rPr>
            </w:pPr>
          </w:p>
        </w:tc>
        <w:tc>
          <w:tcPr>
            <w:tcW w:w="938" w:type="pct"/>
          </w:tcPr>
          <w:p w14:paraId="51C2B991" w14:textId="77777777" w:rsidR="00384004" w:rsidRPr="00A765D7" w:rsidRDefault="00384004" w:rsidP="008F3685">
            <w:pPr>
              <w:spacing w:before="100" w:beforeAutospacing="1" w:after="100" w:afterAutospacing="1"/>
              <w:rPr>
                <w:rFonts w:ascii="Times New Roman" w:eastAsia="Times New Roman" w:hAnsi="Times New Roman" w:cs="Times New Roman"/>
                <w:b/>
                <w:bCs/>
                <w:sz w:val="24"/>
                <w:szCs w:val="24"/>
              </w:rPr>
            </w:pPr>
            <w:r w:rsidRPr="00A765D7">
              <w:rPr>
                <w:rFonts w:ascii="Times New Roman" w:eastAsia="Times New Roman" w:hAnsi="Times New Roman" w:cs="Times New Roman"/>
                <w:b/>
                <w:bCs/>
                <w:sz w:val="24"/>
                <w:szCs w:val="24"/>
              </w:rPr>
              <w:t>Process/Skill Questions:</w:t>
            </w:r>
          </w:p>
          <w:p w14:paraId="3655DE0C" w14:textId="77777777" w:rsidR="00384004" w:rsidRPr="00F450E6" w:rsidRDefault="00384004">
            <w:pPr>
              <w:numPr>
                <w:ilvl w:val="0"/>
                <w:numId w:val="54"/>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What are the supplies and disinfected implements needed to apply artificial lashes?</w:t>
            </w:r>
          </w:p>
          <w:p w14:paraId="17343B31" w14:textId="77777777" w:rsidR="00384004" w:rsidRPr="00A765D7" w:rsidRDefault="00384004">
            <w:pPr>
              <w:numPr>
                <w:ilvl w:val="0"/>
                <w:numId w:val="54"/>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Why should one start with upper lashes?</w:t>
            </w:r>
          </w:p>
          <w:p w14:paraId="49CF8F8E" w14:textId="77777777" w:rsidR="00384004" w:rsidRPr="00A765D7" w:rsidRDefault="00384004">
            <w:pPr>
              <w:numPr>
                <w:ilvl w:val="0"/>
                <w:numId w:val="54"/>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Where does one stand when applying artificial lashes?</w:t>
            </w:r>
          </w:p>
          <w:p w14:paraId="5F8D533E" w14:textId="77777777" w:rsidR="00384004" w:rsidRPr="00B91F82" w:rsidRDefault="00384004" w:rsidP="008F3685">
            <w:pPr>
              <w:rPr>
                <w:rFonts w:ascii="Times New Roman" w:eastAsia="Times New Roman" w:hAnsi="Times New Roman" w:cs="Times New Roman"/>
                <w:sz w:val="24"/>
                <w:szCs w:val="24"/>
              </w:rPr>
            </w:pPr>
          </w:p>
        </w:tc>
        <w:tc>
          <w:tcPr>
            <w:tcW w:w="788" w:type="pct"/>
          </w:tcPr>
          <w:p w14:paraId="4BBF606B" w14:textId="3AC322BD" w:rsidR="00384004" w:rsidRPr="009C4A1C" w:rsidRDefault="00384004" w:rsidP="008F3685">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11.RI, 12.RI</w:t>
            </w:r>
          </w:p>
        </w:tc>
        <w:tc>
          <w:tcPr>
            <w:tcW w:w="676" w:type="pct"/>
          </w:tcPr>
          <w:p w14:paraId="6B187291" w14:textId="77777777" w:rsidR="00384004" w:rsidRDefault="00384004">
            <w:pPr>
              <w:pStyle w:val="ListParagraph"/>
              <w:numPr>
                <w:ilvl w:val="1"/>
                <w:numId w:val="128"/>
              </w:numPr>
              <w:ind w:left="410" w:hanging="2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3F01093" w14:textId="77777777" w:rsidR="00384004" w:rsidRDefault="00384004">
            <w:pPr>
              <w:pStyle w:val="ListParagraph"/>
              <w:numPr>
                <w:ilvl w:val="1"/>
                <w:numId w:val="128"/>
              </w:numPr>
              <w:ind w:left="410" w:hanging="2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BB8A075" w14:textId="77777777" w:rsidR="00384004" w:rsidRDefault="00384004">
            <w:pPr>
              <w:pStyle w:val="ListParagraph"/>
              <w:numPr>
                <w:ilvl w:val="1"/>
                <w:numId w:val="127"/>
              </w:numPr>
              <w:ind w:left="500"/>
              <w:rPr>
                <w:rFonts w:ascii="Times New Roman" w:eastAsia="Times New Roman" w:hAnsi="Times New Roman" w:cs="Times New Roman"/>
                <w:sz w:val="24"/>
                <w:szCs w:val="24"/>
              </w:rPr>
            </w:pPr>
            <w:r>
              <w:rPr>
                <w:rFonts w:ascii="Times New Roman" w:eastAsia="Times New Roman" w:hAnsi="Times New Roman" w:cs="Times New Roman"/>
                <w:sz w:val="24"/>
                <w:szCs w:val="24"/>
              </w:rPr>
              <w:t>Lashes and brows</w:t>
            </w:r>
          </w:p>
          <w:p w14:paraId="04F0862B" w14:textId="77777777" w:rsidR="00384004" w:rsidRPr="00F450E6" w:rsidRDefault="00384004">
            <w:pPr>
              <w:pStyle w:val="ListParagraph"/>
              <w:numPr>
                <w:ilvl w:val="1"/>
                <w:numId w:val="127"/>
              </w:numPr>
              <w:ind w:left="500"/>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Skin care</w:t>
            </w:r>
          </w:p>
          <w:p w14:paraId="1A57D50C" w14:textId="77777777" w:rsidR="00384004" w:rsidRDefault="00384004" w:rsidP="008F3685">
            <w:pPr>
              <w:rPr>
                <w:rFonts w:ascii="Times New Roman" w:eastAsia="Times New Roman" w:hAnsi="Times New Roman" w:cs="Times New Roman"/>
                <w:sz w:val="24"/>
                <w:szCs w:val="24"/>
              </w:rPr>
            </w:pPr>
          </w:p>
          <w:p w14:paraId="3694F464" w14:textId="77777777" w:rsidR="00384004" w:rsidRPr="000B2C5B" w:rsidRDefault="00384004">
            <w:pPr>
              <w:pStyle w:val="ListParagraph"/>
              <w:numPr>
                <w:ilvl w:val="0"/>
                <w:numId w:val="123"/>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Exam Domains I.A., I.B, I.C, III.A, III.B, and III.C</w:t>
            </w:r>
          </w:p>
          <w:p w14:paraId="07E2BC1F" w14:textId="77777777" w:rsidR="00384004" w:rsidRPr="009C4A1C" w:rsidRDefault="00384004" w:rsidP="008F3685">
            <w:pPr>
              <w:rPr>
                <w:rFonts w:ascii="Times New Roman" w:eastAsia="Times New Roman" w:hAnsi="Times New Roman" w:cs="Times New Roman"/>
                <w:sz w:val="24"/>
                <w:szCs w:val="24"/>
              </w:rPr>
            </w:pPr>
          </w:p>
        </w:tc>
        <w:tc>
          <w:tcPr>
            <w:tcW w:w="675" w:type="pct"/>
          </w:tcPr>
          <w:p w14:paraId="3434F3A0"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6E730468" w14:textId="77777777" w:rsidR="009B3541" w:rsidRPr="009B3541" w:rsidRDefault="009B3541" w:rsidP="009B3541">
            <w:pPr>
              <w:rPr>
                <w:rFonts w:ascii="Times New Roman" w:eastAsia="Times New Roman" w:hAnsi="Times New Roman" w:cs="Times New Roman"/>
                <w:sz w:val="24"/>
                <w:szCs w:val="24"/>
              </w:rPr>
            </w:pPr>
          </w:p>
          <w:p w14:paraId="136F4C0B" w14:textId="77777777" w:rsidR="00384004"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Esthetics</w:t>
            </w:r>
          </w:p>
          <w:p w14:paraId="34A7B67F" w14:textId="77777777" w:rsidR="009B3541" w:rsidRDefault="009B3541" w:rsidP="009B3541">
            <w:pPr>
              <w:rPr>
                <w:rFonts w:ascii="Times New Roman" w:eastAsia="Times New Roman" w:hAnsi="Times New Roman" w:cs="Times New Roman"/>
                <w:sz w:val="24"/>
                <w:szCs w:val="24"/>
              </w:rPr>
            </w:pPr>
          </w:p>
          <w:p w14:paraId="642C9CD3"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Total Fantasy Look</w:t>
            </w:r>
          </w:p>
          <w:p w14:paraId="1E892910" w14:textId="77777777" w:rsidR="009B3541" w:rsidRPr="009B3541" w:rsidRDefault="009B3541" w:rsidP="009B3541">
            <w:pPr>
              <w:rPr>
                <w:rFonts w:ascii="Times New Roman" w:eastAsia="Times New Roman" w:hAnsi="Times New Roman" w:cs="Times New Roman"/>
                <w:sz w:val="24"/>
                <w:szCs w:val="24"/>
              </w:rPr>
            </w:pPr>
          </w:p>
          <w:p w14:paraId="20872D1B" w14:textId="0EF91F8F"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Fantasy Manikin</w:t>
            </w:r>
          </w:p>
        </w:tc>
      </w:tr>
      <w:tr w:rsidR="00384004" w:rsidRPr="009C4A1C" w14:paraId="1883E63E" w14:textId="7CDA1D87" w:rsidTr="00384004">
        <w:tc>
          <w:tcPr>
            <w:tcW w:w="167" w:type="pct"/>
            <w:shd w:val="clear" w:color="auto" w:fill="FFFFFF" w:themeFill="background1"/>
          </w:tcPr>
          <w:p w14:paraId="6C461C92" w14:textId="0B7081AA"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85" w:type="pct"/>
            <w:shd w:val="clear" w:color="auto" w:fill="FFFFFF" w:themeFill="background1"/>
            <w:tcMar>
              <w:top w:w="43" w:type="dxa"/>
              <w:left w:w="115" w:type="dxa"/>
              <w:bottom w:w="43" w:type="dxa"/>
              <w:right w:w="115" w:type="dxa"/>
            </w:tcMar>
          </w:tcPr>
          <w:p w14:paraId="58C2FB1C" w14:textId="762B085B"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Apply lash and brow</w:t>
            </w:r>
            <w:r>
              <w:rPr>
                <w:rFonts w:ascii="Times New Roman" w:eastAsia="Times New Roman" w:hAnsi="Times New Roman" w:cs="Times New Roman"/>
                <w:sz w:val="24"/>
                <w:szCs w:val="24"/>
              </w:rPr>
              <w:t xml:space="preserve"> color. </w:t>
            </w:r>
          </w:p>
        </w:tc>
        <w:tc>
          <w:tcPr>
            <w:tcW w:w="971" w:type="pct"/>
          </w:tcPr>
          <w:p w14:paraId="4B28401B" w14:textId="6BEC94B3" w:rsidR="00384004" w:rsidRPr="009C4A1C" w:rsidRDefault="00384004" w:rsidP="0037313E">
            <w:pPr>
              <w:shd w:val="clear" w:color="auto" w:fill="FFFFFF"/>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Application should include determining products, precautions, and techniques</w:t>
            </w:r>
            <w:r>
              <w:rPr>
                <w:rFonts w:ascii="Times New Roman" w:eastAsia="Times New Roman" w:hAnsi="Times New Roman" w:cs="Times New Roman"/>
                <w:sz w:val="24"/>
                <w:szCs w:val="24"/>
              </w:rPr>
              <w:t xml:space="preserve"> to use for service</w:t>
            </w:r>
            <w:r w:rsidRPr="0081046D">
              <w:rPr>
                <w:rFonts w:ascii="Times New Roman" w:eastAsia="Times New Roman" w:hAnsi="Times New Roman" w:cs="Times New Roman"/>
                <w:sz w:val="24"/>
                <w:szCs w:val="24"/>
              </w:rPr>
              <w:t>.</w:t>
            </w:r>
          </w:p>
        </w:tc>
        <w:tc>
          <w:tcPr>
            <w:tcW w:w="938" w:type="pct"/>
          </w:tcPr>
          <w:p w14:paraId="6E118ACA"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20659A6" w14:textId="77777777" w:rsidR="00384004" w:rsidRPr="0081046D" w:rsidRDefault="00384004">
            <w:pPr>
              <w:numPr>
                <w:ilvl w:val="0"/>
                <w:numId w:val="5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How does one </w:t>
            </w:r>
            <w:r>
              <w:rPr>
                <w:rFonts w:ascii="Times New Roman" w:eastAsia="Times New Roman" w:hAnsi="Times New Roman" w:cs="Times New Roman"/>
                <w:sz w:val="24"/>
                <w:szCs w:val="24"/>
              </w:rPr>
              <w:t>choose which</w:t>
            </w:r>
            <w:r w:rsidRPr="0081046D">
              <w:rPr>
                <w:rFonts w:ascii="Times New Roman" w:eastAsia="Times New Roman" w:hAnsi="Times New Roman" w:cs="Times New Roman"/>
                <w:sz w:val="24"/>
                <w:szCs w:val="24"/>
              </w:rPr>
              <w:t xml:space="preserve"> product to use?</w:t>
            </w:r>
          </w:p>
          <w:p w14:paraId="38AA0F4B" w14:textId="77777777" w:rsidR="00384004" w:rsidRPr="0081046D" w:rsidRDefault="00384004">
            <w:pPr>
              <w:numPr>
                <w:ilvl w:val="0"/>
                <w:numId w:val="5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When should the predisposition test be performed?</w:t>
            </w:r>
          </w:p>
          <w:p w14:paraId="6F198FDA" w14:textId="77777777" w:rsidR="00384004" w:rsidRPr="0081046D" w:rsidRDefault="00384004">
            <w:pPr>
              <w:numPr>
                <w:ilvl w:val="0"/>
                <w:numId w:val="5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When is it inappropriate to </w:t>
            </w:r>
            <w:r>
              <w:rPr>
                <w:rFonts w:ascii="Times New Roman" w:eastAsia="Times New Roman" w:hAnsi="Times New Roman" w:cs="Times New Roman"/>
                <w:sz w:val="24"/>
                <w:szCs w:val="24"/>
              </w:rPr>
              <w:t>color</w:t>
            </w:r>
            <w:r w:rsidRPr="0081046D">
              <w:rPr>
                <w:rFonts w:ascii="Times New Roman" w:eastAsia="Times New Roman" w:hAnsi="Times New Roman" w:cs="Times New Roman"/>
                <w:sz w:val="24"/>
                <w:szCs w:val="24"/>
              </w:rPr>
              <w:t xml:space="preserve"> brows?</w:t>
            </w:r>
          </w:p>
          <w:p w14:paraId="42B095B5" w14:textId="77777777" w:rsidR="00384004" w:rsidRPr="0081046D" w:rsidRDefault="00384004">
            <w:pPr>
              <w:numPr>
                <w:ilvl w:val="0"/>
                <w:numId w:val="5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limitations are placed on licensed cosmetologists related to brow care? </w:t>
            </w:r>
          </w:p>
          <w:p w14:paraId="62302AF7"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6CED39CB" w14:textId="77777777" w:rsidR="00384004" w:rsidRPr="009C4A1C" w:rsidRDefault="00384004" w:rsidP="0037313E">
            <w:pPr>
              <w:rPr>
                <w:rFonts w:ascii="Times New Roman" w:eastAsia="Times New Roman" w:hAnsi="Times New Roman" w:cs="Times New Roman"/>
                <w:sz w:val="24"/>
                <w:szCs w:val="24"/>
              </w:rPr>
            </w:pPr>
          </w:p>
        </w:tc>
        <w:tc>
          <w:tcPr>
            <w:tcW w:w="676" w:type="pct"/>
          </w:tcPr>
          <w:p w14:paraId="0B6C0FCF" w14:textId="77777777" w:rsidR="00384004" w:rsidRDefault="00384004">
            <w:pPr>
              <w:pStyle w:val="ListParagraph"/>
              <w:numPr>
                <w:ilvl w:val="1"/>
                <w:numId w:val="129"/>
              </w:numPr>
              <w:ind w:left="50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BA71D83" w14:textId="77777777" w:rsidR="00384004" w:rsidRDefault="00384004">
            <w:pPr>
              <w:pStyle w:val="ListParagraph"/>
              <w:numPr>
                <w:ilvl w:val="1"/>
                <w:numId w:val="129"/>
              </w:numPr>
              <w:ind w:left="500"/>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Applied sciences</w:t>
            </w:r>
          </w:p>
          <w:p w14:paraId="652415F6" w14:textId="77777777" w:rsidR="00384004" w:rsidRPr="00F450E6" w:rsidRDefault="00384004">
            <w:pPr>
              <w:pStyle w:val="ListParagraph"/>
              <w:numPr>
                <w:ilvl w:val="1"/>
                <w:numId w:val="131"/>
              </w:numPr>
              <w:ind w:left="500"/>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Hair coloring and bleaching for all hair types, including textured hair</w:t>
            </w:r>
          </w:p>
          <w:p w14:paraId="346B635F" w14:textId="77777777" w:rsidR="00384004" w:rsidRDefault="00384004">
            <w:pPr>
              <w:pStyle w:val="ListParagraph"/>
              <w:numPr>
                <w:ilvl w:val="1"/>
                <w:numId w:val="130"/>
              </w:numPr>
              <w:rPr>
                <w:rFonts w:ascii="Times New Roman" w:eastAsia="Times New Roman" w:hAnsi="Times New Roman" w:cs="Times New Roman"/>
                <w:sz w:val="24"/>
                <w:szCs w:val="24"/>
              </w:rPr>
            </w:pPr>
            <w:r>
              <w:rPr>
                <w:rFonts w:ascii="Times New Roman" w:eastAsia="Times New Roman" w:hAnsi="Times New Roman" w:cs="Times New Roman"/>
                <w:sz w:val="24"/>
                <w:szCs w:val="24"/>
              </w:rPr>
              <w:t>Lashes and brows</w:t>
            </w:r>
          </w:p>
          <w:p w14:paraId="16D007A9" w14:textId="77777777" w:rsidR="00384004" w:rsidRDefault="00384004">
            <w:pPr>
              <w:pStyle w:val="ListParagraph"/>
              <w:numPr>
                <w:ilvl w:val="1"/>
                <w:numId w:val="130"/>
              </w:numPr>
              <w:ind w:left="470" w:hanging="450"/>
              <w:rPr>
                <w:rFonts w:ascii="Times New Roman" w:eastAsia="Times New Roman" w:hAnsi="Times New Roman" w:cs="Times New Roman"/>
                <w:sz w:val="24"/>
                <w:szCs w:val="24"/>
              </w:rPr>
            </w:pPr>
            <w:r>
              <w:rPr>
                <w:rFonts w:ascii="Times New Roman" w:eastAsia="Times New Roman" w:hAnsi="Times New Roman" w:cs="Times New Roman"/>
                <w:sz w:val="24"/>
                <w:szCs w:val="24"/>
              </w:rPr>
              <w:t>Skin care</w:t>
            </w:r>
          </w:p>
          <w:p w14:paraId="45C29132" w14:textId="77777777" w:rsidR="00384004" w:rsidRDefault="00384004" w:rsidP="0037313E">
            <w:pPr>
              <w:rPr>
                <w:rFonts w:ascii="Times New Roman" w:eastAsia="Times New Roman" w:hAnsi="Times New Roman" w:cs="Times New Roman"/>
                <w:sz w:val="24"/>
                <w:szCs w:val="24"/>
              </w:rPr>
            </w:pPr>
          </w:p>
          <w:p w14:paraId="54490AD9" w14:textId="77777777" w:rsidR="00384004" w:rsidRPr="000B2C5B" w:rsidRDefault="00384004">
            <w:pPr>
              <w:pStyle w:val="ListParagraph"/>
              <w:numPr>
                <w:ilvl w:val="0"/>
                <w:numId w:val="123"/>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Exam Domains I.A., I.B, I.C, III.A, III.B, and III.C</w:t>
            </w:r>
          </w:p>
          <w:p w14:paraId="63CF0872"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186DDA21"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p w14:paraId="4955EB52" w14:textId="77777777" w:rsidR="009B3541" w:rsidRPr="009B3541" w:rsidRDefault="009B3541" w:rsidP="009B3541">
            <w:pPr>
              <w:rPr>
                <w:rFonts w:ascii="Times New Roman" w:eastAsia="Times New Roman" w:hAnsi="Times New Roman" w:cs="Times New Roman"/>
                <w:sz w:val="24"/>
                <w:szCs w:val="24"/>
              </w:rPr>
            </w:pPr>
          </w:p>
          <w:p w14:paraId="6A436EA8" w14:textId="77777777" w:rsidR="00384004"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Esthetics</w:t>
            </w:r>
          </w:p>
          <w:p w14:paraId="69F4719B" w14:textId="77777777" w:rsidR="009B3541" w:rsidRDefault="009B3541" w:rsidP="009B3541">
            <w:pPr>
              <w:rPr>
                <w:rFonts w:ascii="Times New Roman" w:eastAsia="Times New Roman" w:hAnsi="Times New Roman" w:cs="Times New Roman"/>
                <w:sz w:val="24"/>
                <w:szCs w:val="24"/>
              </w:rPr>
            </w:pPr>
          </w:p>
          <w:p w14:paraId="50E8069A"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Total Fantasy Look</w:t>
            </w:r>
          </w:p>
          <w:p w14:paraId="7052327C" w14:textId="77777777" w:rsidR="009B3541" w:rsidRPr="009B3541" w:rsidRDefault="009B3541" w:rsidP="009B3541">
            <w:pPr>
              <w:rPr>
                <w:rFonts w:ascii="Times New Roman" w:eastAsia="Times New Roman" w:hAnsi="Times New Roman" w:cs="Times New Roman"/>
                <w:sz w:val="24"/>
                <w:szCs w:val="24"/>
              </w:rPr>
            </w:pPr>
          </w:p>
          <w:p w14:paraId="56ABB123" w14:textId="1C67B882"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Fantasy Manikin</w:t>
            </w:r>
          </w:p>
        </w:tc>
      </w:tr>
      <w:tr w:rsidR="00384004" w:rsidRPr="009C4A1C" w14:paraId="179FA9C1" w14:textId="13B7778A" w:rsidTr="00384004">
        <w:tc>
          <w:tcPr>
            <w:tcW w:w="167" w:type="pct"/>
            <w:shd w:val="clear" w:color="auto" w:fill="FFFFFF" w:themeFill="background1"/>
          </w:tcPr>
          <w:p w14:paraId="1CA92334" w14:textId="0B9704D3"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85" w:type="pct"/>
            <w:shd w:val="clear" w:color="auto" w:fill="FFFFFF" w:themeFill="background1"/>
            <w:tcMar>
              <w:top w:w="43" w:type="dxa"/>
              <w:left w:w="115" w:type="dxa"/>
              <w:bottom w:w="43" w:type="dxa"/>
              <w:right w:w="115" w:type="dxa"/>
            </w:tcMar>
          </w:tcPr>
          <w:p w14:paraId="1FB843D4" w14:textId="3BA0C275"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Demonstrate artificial nail techniques. </w:t>
            </w:r>
          </w:p>
        </w:tc>
        <w:tc>
          <w:tcPr>
            <w:tcW w:w="971" w:type="pct"/>
          </w:tcPr>
          <w:p w14:paraId="7B0EEFDB" w14:textId="2150D800" w:rsidR="00384004" w:rsidRPr="009C4A1C" w:rsidRDefault="00384004" w:rsidP="0037313E">
            <w:pPr>
              <w:shd w:val="clear" w:color="auto" w:fill="FFFFFF"/>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Demonstration should include pre</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 xml:space="preserve"> and post</w:t>
            </w:r>
            <w:r>
              <w:rPr>
                <w:rFonts w:ascii="Times New Roman" w:eastAsia="Times New Roman" w:hAnsi="Times New Roman" w:cs="Times New Roman"/>
                <w:sz w:val="24"/>
                <w:szCs w:val="24"/>
              </w:rPr>
              <w:t xml:space="preserve">-service </w:t>
            </w:r>
            <w:r w:rsidRPr="0081046D">
              <w:rPr>
                <w:rFonts w:ascii="Times New Roman" w:eastAsia="Times New Roman" w:hAnsi="Times New Roman" w:cs="Times New Roman"/>
                <w:sz w:val="24"/>
                <w:szCs w:val="24"/>
              </w:rPr>
              <w:t>steps for acrylic, gel, and powder</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sculptured nails, per manufacturer instructions. </w:t>
            </w:r>
          </w:p>
        </w:tc>
        <w:tc>
          <w:tcPr>
            <w:tcW w:w="938" w:type="pct"/>
          </w:tcPr>
          <w:p w14:paraId="357B3524"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2B2884F" w14:textId="77777777" w:rsidR="00384004" w:rsidRPr="0081046D" w:rsidRDefault="00384004">
            <w:pPr>
              <w:numPr>
                <w:ilvl w:val="0"/>
                <w:numId w:val="5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w:t>
            </w:r>
            <w:r w:rsidRPr="0081046D">
              <w:rPr>
                <w:rFonts w:ascii="Times New Roman" w:eastAsia="Times New Roman" w:hAnsi="Times New Roman" w:cs="Times New Roman"/>
                <w:sz w:val="24"/>
                <w:szCs w:val="24"/>
              </w:rPr>
              <w:t>at is the purpose of artificial nails?</w:t>
            </w:r>
          </w:p>
          <w:p w14:paraId="26241D8F" w14:textId="77777777" w:rsidR="00384004" w:rsidRPr="0081046D" w:rsidRDefault="00384004">
            <w:pPr>
              <w:numPr>
                <w:ilvl w:val="0"/>
                <w:numId w:val="5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different types of artificial nails?</w:t>
            </w:r>
          </w:p>
          <w:p w14:paraId="528ECF24" w14:textId="77777777" w:rsidR="00384004" w:rsidRPr="0081046D" w:rsidRDefault="00384004">
            <w:pPr>
              <w:numPr>
                <w:ilvl w:val="0"/>
                <w:numId w:val="5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Why is it important to examine the nails before </w:t>
            </w:r>
            <w:r>
              <w:rPr>
                <w:rFonts w:ascii="Times New Roman" w:eastAsia="Times New Roman" w:hAnsi="Times New Roman" w:cs="Times New Roman"/>
                <w:sz w:val="24"/>
                <w:szCs w:val="24"/>
              </w:rPr>
              <w:t>performing</w:t>
            </w:r>
            <w:r w:rsidRPr="0081046D">
              <w:rPr>
                <w:rFonts w:ascii="Times New Roman" w:eastAsia="Times New Roman" w:hAnsi="Times New Roman" w:cs="Times New Roman"/>
                <w:sz w:val="24"/>
                <w:szCs w:val="24"/>
              </w:rPr>
              <w:t xml:space="preserve"> artificial nail service?</w:t>
            </w:r>
          </w:p>
          <w:p w14:paraId="4BAD69E6" w14:textId="77777777" w:rsidR="00384004" w:rsidRPr="0081046D" w:rsidRDefault="00384004">
            <w:pPr>
              <w:numPr>
                <w:ilvl w:val="0"/>
                <w:numId w:val="5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the stop, rock, and hold method when applying nail tips?</w:t>
            </w:r>
          </w:p>
          <w:p w14:paraId="56C483E1" w14:textId="77777777" w:rsidR="00384004" w:rsidRPr="0081046D" w:rsidRDefault="00384004">
            <w:pPr>
              <w:numPr>
                <w:ilvl w:val="0"/>
                <w:numId w:val="58"/>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safety precautions should be </w:t>
            </w:r>
            <w:r>
              <w:rPr>
                <w:rFonts w:ascii="Times New Roman" w:eastAsia="Times New Roman" w:hAnsi="Times New Roman" w:cs="Times New Roman"/>
                <w:sz w:val="24"/>
                <w:szCs w:val="24"/>
              </w:rPr>
              <w:t>taken</w:t>
            </w:r>
            <w:r w:rsidRPr="0081046D">
              <w:rPr>
                <w:rFonts w:ascii="Times New Roman" w:eastAsia="Times New Roman" w:hAnsi="Times New Roman" w:cs="Times New Roman"/>
                <w:sz w:val="24"/>
                <w:szCs w:val="24"/>
              </w:rPr>
              <w:t xml:space="preserve"> when working with artificial nails?</w:t>
            </w:r>
          </w:p>
          <w:p w14:paraId="0714AE95"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3F7A2DB8" w14:textId="4C043B16"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11.RI, 12.RI</w:t>
            </w:r>
          </w:p>
        </w:tc>
        <w:tc>
          <w:tcPr>
            <w:tcW w:w="676" w:type="pct"/>
          </w:tcPr>
          <w:p w14:paraId="595B877E" w14:textId="77777777" w:rsidR="00384004" w:rsidRDefault="00384004">
            <w:pPr>
              <w:pStyle w:val="ListParagraph"/>
              <w:numPr>
                <w:ilvl w:val="1"/>
                <w:numId w:val="132"/>
              </w:numPr>
              <w:ind w:left="50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769D813" w14:textId="77777777" w:rsidR="00384004" w:rsidRDefault="00384004">
            <w:pPr>
              <w:pStyle w:val="ListParagraph"/>
              <w:numPr>
                <w:ilvl w:val="1"/>
                <w:numId w:val="132"/>
              </w:numPr>
              <w:ind w:left="50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22930894" w14:textId="77777777" w:rsidR="00384004" w:rsidRPr="00F450E6" w:rsidRDefault="00384004">
            <w:pPr>
              <w:pStyle w:val="ListParagraph"/>
              <w:numPr>
                <w:ilvl w:val="1"/>
                <w:numId w:val="135"/>
              </w:numPr>
              <w:ind w:left="500"/>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Manicuring and pedicuring</w:t>
            </w:r>
          </w:p>
          <w:p w14:paraId="7DBCC7AA" w14:textId="77777777" w:rsidR="00384004" w:rsidRDefault="00384004">
            <w:pPr>
              <w:pStyle w:val="ListParagraph"/>
              <w:numPr>
                <w:ilvl w:val="2"/>
                <w:numId w:val="133"/>
              </w:numPr>
              <w:ind w:left="77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4E44C3E9" w14:textId="77777777" w:rsidR="00384004" w:rsidRDefault="00384004">
            <w:pPr>
              <w:pStyle w:val="ListParagraph"/>
              <w:numPr>
                <w:ilvl w:val="2"/>
                <w:numId w:val="133"/>
              </w:numPr>
              <w:ind w:left="77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3F1CA4ED" w14:textId="77777777" w:rsidR="00384004" w:rsidRDefault="00384004">
            <w:pPr>
              <w:pStyle w:val="ListParagraph"/>
              <w:numPr>
                <w:ilvl w:val="2"/>
                <w:numId w:val="133"/>
              </w:numPr>
              <w:ind w:left="77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48EFE56C" w14:textId="77777777" w:rsidR="00384004" w:rsidRDefault="00384004" w:rsidP="0037313E">
            <w:pPr>
              <w:pStyle w:val="ListParagraph"/>
              <w:ind w:left="140"/>
              <w:rPr>
                <w:rFonts w:ascii="Times New Roman" w:eastAsia="Times New Roman" w:hAnsi="Times New Roman" w:cs="Times New Roman"/>
                <w:sz w:val="24"/>
                <w:szCs w:val="24"/>
              </w:rPr>
            </w:pPr>
          </w:p>
          <w:p w14:paraId="36414B75" w14:textId="77777777" w:rsidR="00384004" w:rsidRPr="000B2C5B" w:rsidRDefault="00384004">
            <w:pPr>
              <w:pStyle w:val="ListParagraph"/>
              <w:numPr>
                <w:ilvl w:val="0"/>
                <w:numId w:val="107"/>
              </w:numPr>
              <w:tabs>
                <w:tab w:val="clear" w:pos="720"/>
              </w:tabs>
              <w:ind w:left="50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01F89E93" w14:textId="77777777" w:rsidR="00384004" w:rsidRDefault="00384004" w:rsidP="0037313E">
            <w:pPr>
              <w:pStyle w:val="ListParagraph"/>
              <w:ind w:left="140"/>
              <w:rPr>
                <w:rFonts w:ascii="Times New Roman" w:eastAsia="Times New Roman" w:hAnsi="Times New Roman" w:cs="Times New Roman"/>
                <w:sz w:val="24"/>
                <w:szCs w:val="24"/>
              </w:rPr>
            </w:pPr>
          </w:p>
          <w:p w14:paraId="4D38D066"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6CE47073" w14:textId="77777777" w:rsidR="00384004"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Nail Competition</w:t>
            </w:r>
          </w:p>
          <w:p w14:paraId="26B13CBB" w14:textId="77777777" w:rsidR="009B3541" w:rsidRDefault="009B3541" w:rsidP="009B3541">
            <w:pPr>
              <w:rPr>
                <w:rFonts w:ascii="Times New Roman" w:eastAsia="Times New Roman" w:hAnsi="Times New Roman" w:cs="Times New Roman"/>
                <w:sz w:val="24"/>
                <w:szCs w:val="24"/>
              </w:rPr>
            </w:pPr>
          </w:p>
          <w:p w14:paraId="0071AB39" w14:textId="7EF5CFE3"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67DA44A0" w14:textId="23C26521" w:rsidTr="00384004">
        <w:tc>
          <w:tcPr>
            <w:tcW w:w="167" w:type="pct"/>
            <w:shd w:val="clear" w:color="auto" w:fill="FFFFFF" w:themeFill="background1"/>
          </w:tcPr>
          <w:p w14:paraId="61C5B87B" w14:textId="39E8236D"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85" w:type="pct"/>
            <w:shd w:val="clear" w:color="auto" w:fill="FFFFFF" w:themeFill="background1"/>
            <w:tcMar>
              <w:top w:w="43" w:type="dxa"/>
              <w:left w:w="115" w:type="dxa"/>
              <w:bottom w:w="43" w:type="dxa"/>
              <w:right w:w="115" w:type="dxa"/>
            </w:tcMar>
          </w:tcPr>
          <w:p w14:paraId="79432278" w14:textId="19A3E505"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Demonstrate</w:t>
            </w:r>
            <w:r>
              <w:rPr>
                <w:rFonts w:ascii="Times New Roman" w:eastAsia="Times New Roman" w:hAnsi="Times New Roman" w:cs="Times New Roman"/>
                <w:sz w:val="24"/>
                <w:szCs w:val="24"/>
              </w:rPr>
              <w:t xml:space="preserve"> the</w:t>
            </w:r>
            <w:r w:rsidRPr="00F42C37">
              <w:rPr>
                <w:rFonts w:ascii="Times New Roman" w:eastAsia="Times New Roman" w:hAnsi="Times New Roman" w:cs="Times New Roman"/>
                <w:sz w:val="24"/>
                <w:szCs w:val="24"/>
              </w:rPr>
              <w:t xml:space="preserve"> removal of artificial nails. </w:t>
            </w:r>
          </w:p>
        </w:tc>
        <w:tc>
          <w:tcPr>
            <w:tcW w:w="971" w:type="pct"/>
          </w:tcPr>
          <w:p w14:paraId="3F95A1D2" w14:textId="77777777" w:rsidR="00384004" w:rsidRPr="0081046D" w:rsidRDefault="00384004" w:rsidP="0037313E">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Demonstration should include </w:t>
            </w:r>
          </w:p>
          <w:p w14:paraId="6A6DC72F" w14:textId="77777777" w:rsidR="00384004" w:rsidRPr="00A765D7" w:rsidRDefault="00384004">
            <w:pPr>
              <w:numPr>
                <w:ilvl w:val="0"/>
                <w:numId w:val="56"/>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washing and cleaning hands</w:t>
            </w:r>
          </w:p>
          <w:p w14:paraId="107F445F" w14:textId="77777777" w:rsidR="00384004" w:rsidRPr="00A765D7" w:rsidRDefault="00384004">
            <w:pPr>
              <w:numPr>
                <w:ilvl w:val="0"/>
                <w:numId w:val="56"/>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soaking nails in an approved solvent</w:t>
            </w:r>
            <w:r w:rsidRPr="00A765D7">
              <w:rPr>
                <w:rFonts w:ascii="Times New Roman" w:eastAsia="Times New Roman" w:hAnsi="Times New Roman" w:cs="Times New Roman"/>
                <w:sz w:val="24"/>
                <w:szCs w:val="24"/>
              </w:rPr>
              <w:t xml:space="preserve"> (e.g., acetone) specified by the manufacturer</w:t>
            </w:r>
          </w:p>
          <w:p w14:paraId="7D6EB25F" w14:textId="77777777" w:rsidR="00384004" w:rsidRPr="0081046D" w:rsidRDefault="00384004">
            <w:pPr>
              <w:numPr>
                <w:ilvl w:val="0"/>
                <w:numId w:val="5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an </w:t>
            </w:r>
            <w:r w:rsidRPr="0081046D">
              <w:rPr>
                <w:rFonts w:ascii="Times New Roman" w:eastAsia="Times New Roman" w:hAnsi="Times New Roman" w:cs="Times New Roman"/>
                <w:sz w:val="24"/>
                <w:szCs w:val="24"/>
              </w:rPr>
              <w:t>orangewood stick</w:t>
            </w:r>
            <w:r>
              <w:rPr>
                <w:rFonts w:ascii="Times New Roman" w:eastAsia="Times New Roman" w:hAnsi="Times New Roman" w:cs="Times New Roman"/>
                <w:sz w:val="24"/>
                <w:szCs w:val="24"/>
              </w:rPr>
              <w:t xml:space="preserve"> to</w:t>
            </w:r>
            <w:r w:rsidRPr="0081046D">
              <w:rPr>
                <w:rFonts w:ascii="Times New Roman" w:eastAsia="Times New Roman" w:hAnsi="Times New Roman" w:cs="Times New Roman"/>
                <w:sz w:val="24"/>
                <w:szCs w:val="24"/>
              </w:rPr>
              <w:t xml:space="preserve"> gently push off softened acrylic nail</w:t>
            </w:r>
          </w:p>
          <w:p w14:paraId="1ABDD9C1" w14:textId="77777777" w:rsidR="00384004" w:rsidRPr="0081046D" w:rsidRDefault="00384004">
            <w:pPr>
              <w:numPr>
                <w:ilvl w:val="0"/>
                <w:numId w:val="5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repeating</w:t>
            </w:r>
            <w:r w:rsidRPr="0081046D">
              <w:rPr>
                <w:rFonts w:ascii="Times New Roman" w:eastAsia="Times New Roman" w:hAnsi="Times New Roman" w:cs="Times New Roman"/>
                <w:sz w:val="24"/>
                <w:szCs w:val="24"/>
              </w:rPr>
              <w:t xml:space="preserve"> until all acrylic has been removed</w:t>
            </w:r>
          </w:p>
          <w:p w14:paraId="005782AE" w14:textId="77777777" w:rsidR="00384004" w:rsidRPr="0081046D" w:rsidRDefault="00384004">
            <w:pPr>
              <w:numPr>
                <w:ilvl w:val="0"/>
                <w:numId w:val="5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refraining from using</w:t>
            </w:r>
            <w:r w:rsidRPr="0081046D">
              <w:rPr>
                <w:rFonts w:ascii="Times New Roman" w:eastAsia="Times New Roman" w:hAnsi="Times New Roman" w:cs="Times New Roman"/>
                <w:sz w:val="24"/>
                <w:szCs w:val="24"/>
              </w:rPr>
              <w:t xml:space="preserve"> nippers </w:t>
            </w:r>
            <w:r>
              <w:rPr>
                <w:rFonts w:ascii="Times New Roman" w:eastAsia="Times New Roman" w:hAnsi="Times New Roman" w:cs="Times New Roman"/>
                <w:sz w:val="24"/>
                <w:szCs w:val="24"/>
              </w:rPr>
              <w:t xml:space="preserve">to remove acrylic </w:t>
            </w:r>
            <w:r w:rsidRPr="0081046D">
              <w:rPr>
                <w:rFonts w:ascii="Times New Roman" w:eastAsia="Times New Roman" w:hAnsi="Times New Roman" w:cs="Times New Roman"/>
                <w:sz w:val="24"/>
                <w:szCs w:val="24"/>
              </w:rPr>
              <w:t>as this will damage the nail plate. </w:t>
            </w:r>
          </w:p>
          <w:p w14:paraId="1F8E42FE"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383CFE37" w14:textId="77777777" w:rsidR="00384004" w:rsidRPr="00C97116"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6F155E2" w14:textId="77777777" w:rsidR="00384004" w:rsidRPr="0081046D" w:rsidRDefault="00384004">
            <w:pPr>
              <w:numPr>
                <w:ilvl w:val="0"/>
                <w:numId w:val="5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long should one soak nails in acetone?</w:t>
            </w:r>
          </w:p>
          <w:p w14:paraId="43786F0E" w14:textId="77777777" w:rsidR="00384004" w:rsidRPr="0081046D" w:rsidRDefault="00384004">
            <w:pPr>
              <w:numPr>
                <w:ilvl w:val="0"/>
                <w:numId w:val="5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the orangewood stick used to push off acrylic?</w:t>
            </w:r>
          </w:p>
          <w:p w14:paraId="7E494F83" w14:textId="77777777" w:rsidR="00384004" w:rsidRPr="0081046D" w:rsidRDefault="00384004">
            <w:pPr>
              <w:numPr>
                <w:ilvl w:val="0"/>
                <w:numId w:val="57"/>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type of follow-up care/instructions should the client be given?</w:t>
            </w:r>
          </w:p>
          <w:p w14:paraId="2FACC53E"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1217B37E" w14:textId="5D7C5637"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11.RI, 12.RI</w:t>
            </w:r>
          </w:p>
        </w:tc>
        <w:tc>
          <w:tcPr>
            <w:tcW w:w="676" w:type="pct"/>
          </w:tcPr>
          <w:p w14:paraId="06045F1D" w14:textId="77777777" w:rsidR="00384004" w:rsidRDefault="00384004">
            <w:pPr>
              <w:pStyle w:val="ListParagraph"/>
              <w:numPr>
                <w:ilvl w:val="1"/>
                <w:numId w:val="134"/>
              </w:numPr>
              <w:ind w:hanging="31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0C19AEC" w14:textId="77777777" w:rsidR="00384004" w:rsidRDefault="00384004">
            <w:pPr>
              <w:pStyle w:val="ListParagraph"/>
              <w:numPr>
                <w:ilvl w:val="1"/>
                <w:numId w:val="134"/>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E614333" w14:textId="77777777" w:rsidR="00384004" w:rsidRDefault="00384004">
            <w:pPr>
              <w:pStyle w:val="ListParagraph"/>
              <w:numPr>
                <w:ilvl w:val="1"/>
                <w:numId w:val="136"/>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045BD1EC" w14:textId="77777777" w:rsidR="00384004" w:rsidRDefault="00384004">
            <w:pPr>
              <w:pStyle w:val="ListParagraph"/>
              <w:numPr>
                <w:ilvl w:val="2"/>
                <w:numId w:val="13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51910EC5" w14:textId="77777777" w:rsidR="00384004" w:rsidRDefault="00384004">
            <w:pPr>
              <w:pStyle w:val="ListParagraph"/>
              <w:numPr>
                <w:ilvl w:val="2"/>
                <w:numId w:val="13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44F072B5" w14:textId="77777777" w:rsidR="00384004" w:rsidRDefault="00384004">
            <w:pPr>
              <w:pStyle w:val="ListParagraph"/>
              <w:numPr>
                <w:ilvl w:val="2"/>
                <w:numId w:val="136"/>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576D6D1C" w14:textId="77777777" w:rsidR="00384004" w:rsidRDefault="00384004" w:rsidP="0037313E">
            <w:pPr>
              <w:pStyle w:val="ListParagraph"/>
              <w:ind w:left="470"/>
              <w:rPr>
                <w:rFonts w:ascii="Times New Roman" w:eastAsia="Times New Roman" w:hAnsi="Times New Roman" w:cs="Times New Roman"/>
                <w:sz w:val="24"/>
                <w:szCs w:val="24"/>
              </w:rPr>
            </w:pPr>
          </w:p>
          <w:p w14:paraId="1BFF9F78" w14:textId="77777777" w:rsidR="00384004" w:rsidRPr="000B2C5B" w:rsidRDefault="00384004">
            <w:pPr>
              <w:pStyle w:val="ListParagraph"/>
              <w:numPr>
                <w:ilvl w:val="0"/>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324DA5B1"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417DD673"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Nail Competition</w:t>
            </w:r>
          </w:p>
          <w:p w14:paraId="1398BE57" w14:textId="77777777" w:rsidR="009B3541" w:rsidRPr="009B3541" w:rsidRDefault="009B3541" w:rsidP="009B3541">
            <w:pPr>
              <w:rPr>
                <w:rFonts w:ascii="Times New Roman" w:eastAsia="Times New Roman" w:hAnsi="Times New Roman" w:cs="Times New Roman"/>
                <w:sz w:val="24"/>
                <w:szCs w:val="24"/>
              </w:rPr>
            </w:pPr>
          </w:p>
          <w:p w14:paraId="73AE5809" w14:textId="65CACACC"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32773B80" w14:textId="02744DB1" w:rsidTr="00384004">
        <w:tc>
          <w:tcPr>
            <w:tcW w:w="167" w:type="pct"/>
          </w:tcPr>
          <w:p w14:paraId="0B50BE75" w14:textId="40198529" w:rsidR="00384004" w:rsidRDefault="00384004" w:rsidP="008F3685">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85" w:type="pct"/>
            <w:tcMar>
              <w:top w:w="43" w:type="dxa"/>
              <w:left w:w="115" w:type="dxa"/>
              <w:bottom w:w="43" w:type="dxa"/>
              <w:right w:w="115" w:type="dxa"/>
            </w:tcMar>
          </w:tcPr>
          <w:p w14:paraId="33A74115" w14:textId="2E16471E" w:rsidR="00384004" w:rsidRPr="00F42C37" w:rsidRDefault="00384004" w:rsidP="008F3685">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F42C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man</w:t>
            </w:r>
            <w:r w:rsidRPr="00F42C37">
              <w:rPr>
                <w:rFonts w:ascii="Times New Roman" w:eastAsia="Times New Roman" w:hAnsi="Times New Roman" w:cs="Times New Roman"/>
                <w:sz w:val="24"/>
                <w:szCs w:val="24"/>
              </w:rPr>
              <w:t xml:space="preserve">icure. </w:t>
            </w:r>
          </w:p>
        </w:tc>
        <w:tc>
          <w:tcPr>
            <w:tcW w:w="971" w:type="pct"/>
          </w:tcPr>
          <w:p w14:paraId="2ECADEE7" w14:textId="77777777" w:rsidR="00384004" w:rsidRPr="00A765D7" w:rsidRDefault="00384004" w:rsidP="008F3685">
            <w:p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Performance should include</w:t>
            </w:r>
          </w:p>
          <w:p w14:paraId="37D60FF9" w14:textId="77777777" w:rsidR="00384004" w:rsidRPr="00F450E6" w:rsidRDefault="00384004">
            <w:pPr>
              <w:numPr>
                <w:ilvl w:val="0"/>
                <w:numId w:val="59"/>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maintenance and disinfection of manicure equipment and tools</w:t>
            </w:r>
          </w:p>
          <w:p w14:paraId="2A2F84F2" w14:textId="77777777" w:rsidR="00384004" w:rsidRPr="00A765D7" w:rsidRDefault="00384004">
            <w:pPr>
              <w:numPr>
                <w:ilvl w:val="0"/>
                <w:numId w:val="59"/>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pre-</w:t>
            </w:r>
            <w:r>
              <w:rPr>
                <w:rFonts w:ascii="Times New Roman" w:eastAsia="Times New Roman" w:hAnsi="Times New Roman" w:cs="Times New Roman"/>
                <w:sz w:val="24"/>
                <w:szCs w:val="24"/>
              </w:rPr>
              <w:t>, in-,</w:t>
            </w:r>
            <w:r w:rsidRPr="00A765D7">
              <w:rPr>
                <w:rFonts w:ascii="Times New Roman" w:eastAsia="Times New Roman" w:hAnsi="Times New Roman" w:cs="Times New Roman"/>
                <w:sz w:val="24"/>
                <w:szCs w:val="24"/>
              </w:rPr>
              <w:t xml:space="preserve"> and post-service steps for manicures</w:t>
            </w:r>
          </w:p>
          <w:p w14:paraId="7C0C084F" w14:textId="77777777" w:rsidR="00384004" w:rsidRPr="00A765D7" w:rsidRDefault="00384004">
            <w:pPr>
              <w:numPr>
                <w:ilvl w:val="0"/>
                <w:numId w:val="59"/>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recognition of contraindications.</w:t>
            </w:r>
          </w:p>
          <w:p w14:paraId="32788D69" w14:textId="77777777" w:rsidR="00384004" w:rsidRPr="0081046D" w:rsidRDefault="00384004" w:rsidP="008F3685">
            <w:pPr>
              <w:spacing w:before="100" w:beforeAutospacing="1" w:after="100" w:afterAutospacing="1"/>
              <w:rPr>
                <w:rFonts w:ascii="Times New Roman" w:eastAsia="Times New Roman" w:hAnsi="Times New Roman" w:cs="Times New Roman"/>
                <w:sz w:val="24"/>
                <w:szCs w:val="24"/>
              </w:rPr>
            </w:pPr>
          </w:p>
        </w:tc>
        <w:tc>
          <w:tcPr>
            <w:tcW w:w="938" w:type="pct"/>
          </w:tcPr>
          <w:p w14:paraId="5269C7CF" w14:textId="77777777" w:rsidR="00384004" w:rsidRPr="00A765D7" w:rsidRDefault="00384004" w:rsidP="008F3685">
            <w:pPr>
              <w:spacing w:before="100" w:beforeAutospacing="1" w:after="100" w:afterAutospacing="1"/>
              <w:rPr>
                <w:rFonts w:ascii="Times New Roman" w:eastAsia="Times New Roman" w:hAnsi="Times New Roman" w:cs="Times New Roman"/>
                <w:b/>
                <w:bCs/>
                <w:sz w:val="24"/>
                <w:szCs w:val="24"/>
              </w:rPr>
            </w:pPr>
            <w:r w:rsidRPr="00A765D7">
              <w:rPr>
                <w:rFonts w:ascii="Times New Roman" w:eastAsia="Times New Roman" w:hAnsi="Times New Roman" w:cs="Times New Roman"/>
                <w:b/>
                <w:bCs/>
                <w:sz w:val="24"/>
                <w:szCs w:val="24"/>
              </w:rPr>
              <w:t>Process/Skill Questions:</w:t>
            </w:r>
          </w:p>
          <w:p w14:paraId="3F233FD8" w14:textId="77777777" w:rsidR="00384004" w:rsidRPr="00A765D7"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 xml:space="preserve">What is the importance of analyzing </w:t>
            </w:r>
            <w:r>
              <w:rPr>
                <w:rFonts w:ascii="Times New Roman" w:eastAsia="Times New Roman" w:hAnsi="Times New Roman" w:cs="Times New Roman"/>
                <w:sz w:val="24"/>
                <w:szCs w:val="24"/>
              </w:rPr>
              <w:t xml:space="preserve">the </w:t>
            </w:r>
            <w:r w:rsidRPr="00A765D7">
              <w:rPr>
                <w:rFonts w:ascii="Times New Roman" w:eastAsia="Times New Roman" w:hAnsi="Times New Roman" w:cs="Times New Roman"/>
                <w:sz w:val="24"/>
                <w:szCs w:val="24"/>
              </w:rPr>
              <w:t>client's hands before giving a manicure?</w:t>
            </w:r>
          </w:p>
          <w:p w14:paraId="46550DAC" w14:textId="77777777" w:rsidR="00384004" w:rsidRPr="00F450E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Why should one use disinfected implements on the client?</w:t>
            </w:r>
          </w:p>
          <w:p w14:paraId="47FA4EE9" w14:textId="77777777" w:rsidR="00384004" w:rsidRPr="00A765D7"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Why is it necessary to know the medical history of a client (e.g., diabetes, blood clots, medicines)?</w:t>
            </w:r>
          </w:p>
          <w:p w14:paraId="68B208CC" w14:textId="77777777" w:rsidR="00384004" w:rsidRPr="00F450E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Why should one ask if the client has high blood pressure?</w:t>
            </w:r>
          </w:p>
          <w:p w14:paraId="1108773E" w14:textId="77777777" w:rsidR="00384004"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A765D7">
              <w:rPr>
                <w:rFonts w:ascii="Times New Roman" w:eastAsia="Times New Roman" w:hAnsi="Times New Roman" w:cs="Times New Roman"/>
                <w:sz w:val="24"/>
                <w:szCs w:val="24"/>
              </w:rPr>
              <w:t>Why should one keep a record card for each client?</w:t>
            </w:r>
          </w:p>
          <w:p w14:paraId="0CD3460A" w14:textId="77777777" w:rsidR="00384004" w:rsidRPr="00F450E6" w:rsidRDefault="00384004">
            <w:pPr>
              <w:numPr>
                <w:ilvl w:val="0"/>
                <w:numId w:val="6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purpose of massaging the hands?</w:t>
            </w:r>
          </w:p>
          <w:p w14:paraId="55D5B342" w14:textId="77777777" w:rsidR="00384004" w:rsidRPr="007F0F72" w:rsidRDefault="00384004" w:rsidP="008F3685">
            <w:pPr>
              <w:spacing w:before="100" w:beforeAutospacing="1" w:after="100" w:afterAutospacing="1"/>
              <w:rPr>
                <w:rFonts w:ascii="Times New Roman" w:eastAsia="Times New Roman" w:hAnsi="Times New Roman" w:cs="Times New Roman"/>
                <w:b/>
                <w:bCs/>
                <w:sz w:val="24"/>
                <w:szCs w:val="24"/>
              </w:rPr>
            </w:pPr>
          </w:p>
        </w:tc>
        <w:tc>
          <w:tcPr>
            <w:tcW w:w="788" w:type="pct"/>
          </w:tcPr>
          <w:p w14:paraId="024ADB13" w14:textId="77777777" w:rsidR="00384004" w:rsidRPr="001C3224" w:rsidRDefault="00384004" w:rsidP="008F3685">
            <w:pPr>
              <w:rPr>
                <w:rFonts w:ascii="Times New Roman" w:eastAsia="Times New Roman" w:hAnsi="Times New Roman" w:cs="Times New Roman"/>
                <w:sz w:val="24"/>
                <w:szCs w:val="24"/>
              </w:rPr>
            </w:pPr>
          </w:p>
        </w:tc>
        <w:tc>
          <w:tcPr>
            <w:tcW w:w="676" w:type="pct"/>
          </w:tcPr>
          <w:p w14:paraId="2032B02C" w14:textId="77777777" w:rsidR="00384004" w:rsidRDefault="00384004">
            <w:pPr>
              <w:pStyle w:val="ListParagraph"/>
              <w:numPr>
                <w:ilvl w:val="1"/>
                <w:numId w:val="138"/>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39D46D9" w14:textId="77777777" w:rsidR="00384004" w:rsidRDefault="00384004">
            <w:pPr>
              <w:pStyle w:val="ListParagraph"/>
              <w:numPr>
                <w:ilvl w:val="1"/>
                <w:numId w:val="138"/>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3B3DBE1" w14:textId="77777777" w:rsidR="00384004" w:rsidRDefault="00384004">
            <w:pPr>
              <w:pStyle w:val="ListParagraph"/>
              <w:numPr>
                <w:ilvl w:val="1"/>
                <w:numId w:val="13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360739E7" w14:textId="77777777" w:rsidR="00384004" w:rsidRDefault="00384004">
            <w:pPr>
              <w:pStyle w:val="ListParagraph"/>
              <w:numPr>
                <w:ilvl w:val="2"/>
                <w:numId w:val="13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4E4533BA" w14:textId="77777777" w:rsidR="00384004" w:rsidRDefault="00384004">
            <w:pPr>
              <w:pStyle w:val="ListParagraph"/>
              <w:numPr>
                <w:ilvl w:val="2"/>
                <w:numId w:val="13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4FDE341F" w14:textId="77777777" w:rsidR="00384004" w:rsidRDefault="00384004">
            <w:pPr>
              <w:pStyle w:val="ListParagraph"/>
              <w:numPr>
                <w:ilvl w:val="2"/>
                <w:numId w:val="137"/>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1A826307" w14:textId="77777777" w:rsidR="00384004" w:rsidRDefault="00384004" w:rsidP="008F3685">
            <w:pPr>
              <w:pStyle w:val="ListParagraph"/>
              <w:ind w:left="470"/>
              <w:rPr>
                <w:rFonts w:ascii="Times New Roman" w:eastAsia="Times New Roman" w:hAnsi="Times New Roman" w:cs="Times New Roman"/>
                <w:sz w:val="24"/>
                <w:szCs w:val="24"/>
              </w:rPr>
            </w:pPr>
          </w:p>
          <w:p w14:paraId="171DCE40" w14:textId="77777777" w:rsidR="00384004" w:rsidRPr="000B2C5B" w:rsidRDefault="00384004">
            <w:pPr>
              <w:pStyle w:val="ListParagraph"/>
              <w:numPr>
                <w:ilvl w:val="0"/>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6D7E2465" w14:textId="77777777" w:rsidR="00384004" w:rsidRDefault="00384004" w:rsidP="008F3685">
            <w:pPr>
              <w:pStyle w:val="ListParagraph"/>
              <w:ind w:left="470"/>
              <w:rPr>
                <w:rFonts w:ascii="Times New Roman" w:eastAsia="Times New Roman" w:hAnsi="Times New Roman" w:cs="Times New Roman"/>
                <w:sz w:val="24"/>
                <w:szCs w:val="24"/>
              </w:rPr>
            </w:pPr>
          </w:p>
          <w:p w14:paraId="0CC31131" w14:textId="77777777" w:rsidR="00384004" w:rsidRPr="0037313E" w:rsidRDefault="00384004" w:rsidP="008F3685">
            <w:pPr>
              <w:rPr>
                <w:rFonts w:ascii="Times New Roman" w:eastAsia="Times New Roman" w:hAnsi="Times New Roman" w:cs="Times New Roman"/>
                <w:sz w:val="24"/>
                <w:szCs w:val="24"/>
              </w:rPr>
            </w:pPr>
          </w:p>
        </w:tc>
        <w:tc>
          <w:tcPr>
            <w:tcW w:w="675" w:type="pct"/>
          </w:tcPr>
          <w:p w14:paraId="328B00A1"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Nail Competition</w:t>
            </w:r>
          </w:p>
          <w:p w14:paraId="19A3FE4D" w14:textId="77777777" w:rsidR="009B3541" w:rsidRPr="009B3541" w:rsidRDefault="009B3541" w:rsidP="009B3541">
            <w:pPr>
              <w:rPr>
                <w:rFonts w:ascii="Times New Roman" w:eastAsia="Times New Roman" w:hAnsi="Times New Roman" w:cs="Times New Roman"/>
                <w:sz w:val="24"/>
                <w:szCs w:val="24"/>
              </w:rPr>
            </w:pPr>
          </w:p>
          <w:p w14:paraId="42D53746" w14:textId="435F9355"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34BD6509" w14:textId="08B64636" w:rsidTr="00384004">
        <w:tc>
          <w:tcPr>
            <w:tcW w:w="167" w:type="pct"/>
            <w:shd w:val="clear" w:color="auto" w:fill="FFFFFF" w:themeFill="background1"/>
          </w:tcPr>
          <w:p w14:paraId="477A427F" w14:textId="1B472AE8" w:rsidR="00384004" w:rsidRDefault="00384004" w:rsidP="008F3685">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85" w:type="pct"/>
            <w:shd w:val="clear" w:color="auto" w:fill="FFFFFF" w:themeFill="background1"/>
            <w:tcMar>
              <w:top w:w="43" w:type="dxa"/>
              <w:left w:w="115" w:type="dxa"/>
              <w:bottom w:w="43" w:type="dxa"/>
              <w:right w:w="115" w:type="dxa"/>
            </w:tcMar>
          </w:tcPr>
          <w:p w14:paraId="3855D84E" w14:textId="1445D5A2" w:rsidR="00384004" w:rsidRPr="00F42C37" w:rsidRDefault="00384004" w:rsidP="008F3685">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F42C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F42C37">
              <w:rPr>
                <w:rFonts w:ascii="Times New Roman" w:eastAsia="Times New Roman" w:hAnsi="Times New Roman" w:cs="Times New Roman"/>
                <w:sz w:val="24"/>
                <w:szCs w:val="24"/>
              </w:rPr>
              <w:t xml:space="preserve">pedicure. </w:t>
            </w:r>
          </w:p>
        </w:tc>
        <w:tc>
          <w:tcPr>
            <w:tcW w:w="971" w:type="pct"/>
          </w:tcPr>
          <w:p w14:paraId="1825C9F1" w14:textId="77777777" w:rsidR="00384004" w:rsidRPr="00091606" w:rsidRDefault="00384004" w:rsidP="008F3685">
            <w:pPr>
              <w:spacing w:before="100" w:beforeAutospacing="1" w:after="100" w:afterAutospacing="1"/>
              <w:rPr>
                <w:rFonts w:ascii="Times New Roman" w:eastAsia="Times New Roman" w:hAnsi="Times New Roman" w:cs="Times New Roman"/>
                <w:sz w:val="24"/>
                <w:szCs w:val="24"/>
              </w:rPr>
            </w:pPr>
            <w:r w:rsidRPr="00091606">
              <w:rPr>
                <w:rFonts w:ascii="Times New Roman" w:eastAsia="Times New Roman" w:hAnsi="Times New Roman" w:cs="Times New Roman"/>
                <w:sz w:val="24"/>
                <w:szCs w:val="24"/>
              </w:rPr>
              <w:t>Performance should include</w:t>
            </w:r>
          </w:p>
          <w:p w14:paraId="7CC0D5A6" w14:textId="77777777" w:rsidR="00384004" w:rsidRPr="00F450E6" w:rsidRDefault="00384004">
            <w:pPr>
              <w:numPr>
                <w:ilvl w:val="0"/>
                <w:numId w:val="59"/>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maintenance and disinfection of pedicure equipment and tools</w:t>
            </w:r>
          </w:p>
          <w:p w14:paraId="0CD13CDD" w14:textId="77777777" w:rsidR="00384004" w:rsidRPr="00091606" w:rsidRDefault="00384004">
            <w:pPr>
              <w:numPr>
                <w:ilvl w:val="0"/>
                <w:numId w:val="59"/>
              </w:numPr>
              <w:spacing w:before="100" w:beforeAutospacing="1" w:after="100" w:afterAutospacing="1"/>
              <w:rPr>
                <w:rFonts w:ascii="Times New Roman" w:eastAsia="Times New Roman" w:hAnsi="Times New Roman" w:cs="Times New Roman"/>
                <w:sz w:val="24"/>
                <w:szCs w:val="24"/>
              </w:rPr>
            </w:pPr>
            <w:r w:rsidRPr="00091606">
              <w:rPr>
                <w:rFonts w:ascii="Times New Roman" w:eastAsia="Times New Roman" w:hAnsi="Times New Roman" w:cs="Times New Roman"/>
                <w:sz w:val="24"/>
                <w:szCs w:val="24"/>
              </w:rPr>
              <w:t>pre-</w:t>
            </w:r>
            <w:r>
              <w:rPr>
                <w:rFonts w:ascii="Times New Roman" w:eastAsia="Times New Roman" w:hAnsi="Times New Roman" w:cs="Times New Roman"/>
                <w:sz w:val="24"/>
                <w:szCs w:val="24"/>
              </w:rPr>
              <w:t>, in-,</w:t>
            </w:r>
            <w:r w:rsidRPr="00091606">
              <w:rPr>
                <w:rFonts w:ascii="Times New Roman" w:eastAsia="Times New Roman" w:hAnsi="Times New Roman" w:cs="Times New Roman"/>
                <w:sz w:val="24"/>
                <w:szCs w:val="24"/>
              </w:rPr>
              <w:t xml:space="preserve"> and post-service steps for pedicures</w:t>
            </w:r>
          </w:p>
          <w:p w14:paraId="5218B1FE" w14:textId="77777777" w:rsidR="00384004" w:rsidRPr="00091606" w:rsidRDefault="00384004">
            <w:pPr>
              <w:numPr>
                <w:ilvl w:val="0"/>
                <w:numId w:val="59"/>
              </w:numPr>
              <w:spacing w:before="100" w:beforeAutospacing="1" w:after="100" w:afterAutospacing="1"/>
              <w:rPr>
                <w:rFonts w:ascii="Times New Roman" w:eastAsia="Times New Roman" w:hAnsi="Times New Roman" w:cs="Times New Roman"/>
                <w:sz w:val="24"/>
                <w:szCs w:val="24"/>
              </w:rPr>
            </w:pPr>
            <w:r w:rsidRPr="00091606">
              <w:rPr>
                <w:rFonts w:ascii="Times New Roman" w:eastAsia="Times New Roman" w:hAnsi="Times New Roman" w:cs="Times New Roman"/>
                <w:sz w:val="24"/>
                <w:szCs w:val="24"/>
              </w:rPr>
              <w:t>recognition of contraindications.</w:t>
            </w:r>
          </w:p>
          <w:p w14:paraId="5057FDD4" w14:textId="77777777" w:rsidR="00384004" w:rsidRPr="0081046D" w:rsidRDefault="00384004" w:rsidP="008F3685">
            <w:pPr>
              <w:spacing w:before="100" w:beforeAutospacing="1" w:after="100" w:afterAutospacing="1"/>
              <w:rPr>
                <w:rFonts w:ascii="Times New Roman" w:eastAsia="Times New Roman" w:hAnsi="Times New Roman" w:cs="Times New Roman"/>
                <w:sz w:val="24"/>
                <w:szCs w:val="24"/>
              </w:rPr>
            </w:pPr>
          </w:p>
        </w:tc>
        <w:tc>
          <w:tcPr>
            <w:tcW w:w="938" w:type="pct"/>
          </w:tcPr>
          <w:p w14:paraId="0EC89ECE" w14:textId="77777777" w:rsidR="00384004" w:rsidRPr="00091606" w:rsidRDefault="00384004" w:rsidP="008F3685">
            <w:pPr>
              <w:spacing w:before="100" w:beforeAutospacing="1" w:after="100" w:afterAutospacing="1"/>
              <w:rPr>
                <w:rFonts w:ascii="Times New Roman" w:eastAsia="Times New Roman" w:hAnsi="Times New Roman" w:cs="Times New Roman"/>
                <w:b/>
                <w:bCs/>
                <w:sz w:val="24"/>
                <w:szCs w:val="24"/>
              </w:rPr>
            </w:pPr>
            <w:r w:rsidRPr="00091606">
              <w:rPr>
                <w:rFonts w:ascii="Times New Roman" w:eastAsia="Times New Roman" w:hAnsi="Times New Roman" w:cs="Times New Roman"/>
                <w:b/>
                <w:bCs/>
                <w:sz w:val="24"/>
                <w:szCs w:val="24"/>
              </w:rPr>
              <w:t>Process/Skill Questions:</w:t>
            </w:r>
          </w:p>
          <w:p w14:paraId="418105A6" w14:textId="77777777" w:rsidR="00384004" w:rsidRPr="0009160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 xml:space="preserve">What is the importance of analyzing </w:t>
            </w:r>
            <w:r>
              <w:rPr>
                <w:rFonts w:ascii="Times New Roman" w:eastAsia="Times New Roman" w:hAnsi="Times New Roman" w:cs="Times New Roman"/>
                <w:sz w:val="24"/>
                <w:szCs w:val="24"/>
              </w:rPr>
              <w:t xml:space="preserve">the </w:t>
            </w:r>
            <w:r w:rsidRPr="00F450E6">
              <w:rPr>
                <w:rFonts w:ascii="Times New Roman" w:eastAsia="Times New Roman" w:hAnsi="Times New Roman" w:cs="Times New Roman"/>
                <w:sz w:val="24"/>
                <w:szCs w:val="24"/>
              </w:rPr>
              <w:t>client's feet before giving a pedicure</w:t>
            </w:r>
            <w:r w:rsidRPr="00091606">
              <w:rPr>
                <w:rFonts w:ascii="Times New Roman" w:eastAsia="Times New Roman" w:hAnsi="Times New Roman" w:cs="Times New Roman"/>
                <w:sz w:val="24"/>
                <w:szCs w:val="24"/>
              </w:rPr>
              <w:t>?</w:t>
            </w:r>
          </w:p>
          <w:p w14:paraId="0DC28FB8" w14:textId="77777777" w:rsidR="00384004" w:rsidRPr="00F450E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Why should one use disinfected implements on the client?</w:t>
            </w:r>
          </w:p>
          <w:p w14:paraId="7C103439" w14:textId="77777777" w:rsidR="00384004" w:rsidRPr="0009160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091606">
              <w:rPr>
                <w:rFonts w:ascii="Times New Roman" w:eastAsia="Times New Roman" w:hAnsi="Times New Roman" w:cs="Times New Roman"/>
                <w:sz w:val="24"/>
                <w:szCs w:val="24"/>
              </w:rPr>
              <w:t>Why is it necessary to know the medical history of a client (e.g., diabetes, blood clots, medicines)?</w:t>
            </w:r>
          </w:p>
          <w:p w14:paraId="14B05942" w14:textId="77777777" w:rsidR="00384004" w:rsidRPr="0009160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091606">
              <w:rPr>
                <w:rFonts w:ascii="Times New Roman" w:eastAsia="Times New Roman" w:hAnsi="Times New Roman" w:cs="Times New Roman"/>
                <w:sz w:val="24"/>
                <w:szCs w:val="24"/>
              </w:rPr>
              <w:t>Why should one ask if the client has high blood pressure?</w:t>
            </w:r>
          </w:p>
          <w:p w14:paraId="4C5CF7D7" w14:textId="77777777" w:rsidR="00384004" w:rsidRPr="00F450E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F450E6">
              <w:rPr>
                <w:rFonts w:ascii="Times New Roman" w:eastAsia="Times New Roman" w:hAnsi="Times New Roman" w:cs="Times New Roman"/>
                <w:sz w:val="24"/>
                <w:szCs w:val="24"/>
              </w:rPr>
              <w:t>What is the danger of massaging the shin area?</w:t>
            </w:r>
          </w:p>
          <w:p w14:paraId="259CDC28" w14:textId="77777777" w:rsidR="00384004" w:rsidRPr="00091606" w:rsidRDefault="00384004">
            <w:pPr>
              <w:numPr>
                <w:ilvl w:val="0"/>
                <w:numId w:val="60"/>
              </w:numPr>
              <w:spacing w:before="100" w:beforeAutospacing="1" w:after="100" w:afterAutospacing="1"/>
              <w:rPr>
                <w:rFonts w:ascii="Times New Roman" w:eastAsia="Times New Roman" w:hAnsi="Times New Roman" w:cs="Times New Roman"/>
                <w:sz w:val="24"/>
                <w:szCs w:val="24"/>
              </w:rPr>
            </w:pPr>
            <w:r w:rsidRPr="00091606">
              <w:rPr>
                <w:rFonts w:ascii="Times New Roman" w:eastAsia="Times New Roman" w:hAnsi="Times New Roman" w:cs="Times New Roman"/>
                <w:sz w:val="24"/>
                <w:szCs w:val="24"/>
              </w:rPr>
              <w:t>Why should one keep a record card for each client?</w:t>
            </w:r>
          </w:p>
          <w:p w14:paraId="5AB19185" w14:textId="77777777" w:rsidR="00384004" w:rsidRPr="007F0F72" w:rsidRDefault="00384004" w:rsidP="008F3685">
            <w:pPr>
              <w:spacing w:before="100" w:beforeAutospacing="1" w:after="100" w:afterAutospacing="1"/>
              <w:rPr>
                <w:rFonts w:ascii="Times New Roman" w:eastAsia="Times New Roman" w:hAnsi="Times New Roman" w:cs="Times New Roman"/>
                <w:b/>
                <w:bCs/>
                <w:sz w:val="24"/>
                <w:szCs w:val="24"/>
              </w:rPr>
            </w:pPr>
          </w:p>
        </w:tc>
        <w:tc>
          <w:tcPr>
            <w:tcW w:w="788" w:type="pct"/>
          </w:tcPr>
          <w:p w14:paraId="69287D8C" w14:textId="77777777" w:rsidR="00384004" w:rsidRPr="001C3224" w:rsidRDefault="00384004" w:rsidP="008F3685">
            <w:pPr>
              <w:rPr>
                <w:rFonts w:ascii="Times New Roman" w:eastAsia="Times New Roman" w:hAnsi="Times New Roman" w:cs="Times New Roman"/>
                <w:sz w:val="24"/>
                <w:szCs w:val="24"/>
              </w:rPr>
            </w:pPr>
          </w:p>
        </w:tc>
        <w:tc>
          <w:tcPr>
            <w:tcW w:w="676" w:type="pct"/>
          </w:tcPr>
          <w:p w14:paraId="0DB6B756" w14:textId="77777777" w:rsidR="00384004" w:rsidRDefault="00384004">
            <w:pPr>
              <w:pStyle w:val="ListParagraph"/>
              <w:numPr>
                <w:ilvl w:val="1"/>
                <w:numId w:val="139"/>
              </w:numPr>
              <w:ind w:left="470"/>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35A418B0" w14:textId="77777777" w:rsidR="00384004" w:rsidRDefault="00384004">
            <w:pPr>
              <w:pStyle w:val="ListParagraph"/>
              <w:numPr>
                <w:ilvl w:val="1"/>
                <w:numId w:val="139"/>
              </w:numPr>
              <w:ind w:left="4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353E57C" w14:textId="77777777" w:rsidR="00384004" w:rsidRDefault="00384004">
            <w:pPr>
              <w:pStyle w:val="ListParagraph"/>
              <w:numPr>
                <w:ilvl w:val="1"/>
                <w:numId w:val="140"/>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7497C62C" w14:textId="77777777" w:rsidR="00384004" w:rsidRDefault="00384004">
            <w:pPr>
              <w:pStyle w:val="ListParagraph"/>
              <w:numPr>
                <w:ilvl w:val="2"/>
                <w:numId w:val="14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7D9A7733" w14:textId="77777777" w:rsidR="00384004" w:rsidRDefault="00384004">
            <w:pPr>
              <w:pStyle w:val="ListParagraph"/>
              <w:numPr>
                <w:ilvl w:val="2"/>
                <w:numId w:val="14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29DBCB0D" w14:textId="77777777" w:rsidR="00384004" w:rsidRDefault="00384004">
            <w:pPr>
              <w:pStyle w:val="ListParagraph"/>
              <w:numPr>
                <w:ilvl w:val="2"/>
                <w:numId w:val="140"/>
              </w:numPr>
              <w:ind w:left="830"/>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70097E5F" w14:textId="77777777" w:rsidR="00384004" w:rsidRDefault="00384004" w:rsidP="008F3685">
            <w:pPr>
              <w:pStyle w:val="ListParagraph"/>
              <w:ind w:left="470"/>
              <w:rPr>
                <w:rFonts w:ascii="Times New Roman" w:eastAsia="Times New Roman" w:hAnsi="Times New Roman" w:cs="Times New Roman"/>
                <w:sz w:val="24"/>
                <w:szCs w:val="24"/>
              </w:rPr>
            </w:pPr>
          </w:p>
          <w:p w14:paraId="3741FBBF" w14:textId="77777777" w:rsidR="00384004" w:rsidRPr="000B2C5B" w:rsidRDefault="00384004">
            <w:pPr>
              <w:pStyle w:val="ListParagraph"/>
              <w:numPr>
                <w:ilvl w:val="0"/>
                <w:numId w:val="107"/>
              </w:numPr>
              <w:ind w:left="470"/>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516542B8" w14:textId="77777777" w:rsidR="00384004" w:rsidRPr="0037313E" w:rsidRDefault="00384004" w:rsidP="008F3685">
            <w:pPr>
              <w:rPr>
                <w:rFonts w:ascii="Times New Roman" w:eastAsia="Times New Roman" w:hAnsi="Times New Roman" w:cs="Times New Roman"/>
                <w:sz w:val="24"/>
                <w:szCs w:val="24"/>
              </w:rPr>
            </w:pPr>
          </w:p>
        </w:tc>
        <w:tc>
          <w:tcPr>
            <w:tcW w:w="675" w:type="pct"/>
          </w:tcPr>
          <w:p w14:paraId="53805B63" w14:textId="77777777" w:rsidR="009B3541"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Nail Competition</w:t>
            </w:r>
          </w:p>
          <w:p w14:paraId="7E3EC462" w14:textId="77777777" w:rsidR="009B3541" w:rsidRPr="009B3541" w:rsidRDefault="009B3541" w:rsidP="009B3541">
            <w:pPr>
              <w:rPr>
                <w:rFonts w:ascii="Times New Roman" w:eastAsia="Times New Roman" w:hAnsi="Times New Roman" w:cs="Times New Roman"/>
                <w:sz w:val="24"/>
                <w:szCs w:val="24"/>
              </w:rPr>
            </w:pPr>
          </w:p>
          <w:p w14:paraId="53B03E90" w14:textId="4900DCD6" w:rsidR="00384004" w:rsidRPr="009B3541" w:rsidRDefault="009B3541" w:rsidP="009B3541">
            <w:pPr>
              <w:rPr>
                <w:rFonts w:ascii="Times New Roman" w:eastAsia="Times New Roman" w:hAnsi="Times New Roman" w:cs="Times New Roman"/>
                <w:sz w:val="24"/>
                <w:szCs w:val="24"/>
              </w:rPr>
            </w:pPr>
            <w:r w:rsidRPr="009B3541">
              <w:rPr>
                <w:rFonts w:ascii="Times New Roman" w:eastAsia="Times New Roman" w:hAnsi="Times New Roman" w:cs="Times New Roman"/>
                <w:sz w:val="24"/>
                <w:szCs w:val="24"/>
              </w:rPr>
              <w:t>Job Demo A</w:t>
            </w:r>
          </w:p>
        </w:tc>
      </w:tr>
      <w:tr w:rsidR="00384004" w:rsidRPr="009C4A1C" w14:paraId="13BFE359" w14:textId="2B5CF5F4" w:rsidTr="00384004">
        <w:tc>
          <w:tcPr>
            <w:tcW w:w="167" w:type="pct"/>
            <w:shd w:val="clear" w:color="auto" w:fill="D0CECE" w:themeFill="background2" w:themeFillShade="E6"/>
          </w:tcPr>
          <w:p w14:paraId="7EFC6AB0" w14:textId="77777777" w:rsidR="00384004" w:rsidRPr="009C4A1C" w:rsidRDefault="00384004" w:rsidP="0037313E">
            <w:pPr>
              <w:rPr>
                <w:rFonts w:ascii="Times New Roman" w:eastAsia="Times New Roman" w:hAnsi="Times New Roman" w:cs="Times New Roman"/>
                <w:sz w:val="24"/>
                <w:szCs w:val="24"/>
              </w:rPr>
            </w:pPr>
          </w:p>
        </w:tc>
        <w:tc>
          <w:tcPr>
            <w:tcW w:w="785" w:type="pct"/>
            <w:shd w:val="clear" w:color="auto" w:fill="D0CECE" w:themeFill="background2" w:themeFillShade="E6"/>
            <w:tcMar>
              <w:top w:w="43" w:type="dxa"/>
              <w:left w:w="115" w:type="dxa"/>
              <w:bottom w:w="43" w:type="dxa"/>
              <w:right w:w="115" w:type="dxa"/>
            </w:tcMar>
            <w:vAlign w:val="center"/>
          </w:tcPr>
          <w:p w14:paraId="3495CEBC" w14:textId="5E1E8682"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Examining Business Skills and Salon Management</w:t>
            </w:r>
          </w:p>
        </w:tc>
        <w:tc>
          <w:tcPr>
            <w:tcW w:w="971" w:type="pct"/>
            <w:shd w:val="clear" w:color="auto" w:fill="D0CECE" w:themeFill="background2" w:themeFillShade="E6"/>
          </w:tcPr>
          <w:p w14:paraId="7228D23E" w14:textId="77777777" w:rsidR="00384004" w:rsidRPr="0037313E" w:rsidRDefault="00384004" w:rsidP="0037313E"/>
        </w:tc>
        <w:tc>
          <w:tcPr>
            <w:tcW w:w="938" w:type="pct"/>
            <w:shd w:val="clear" w:color="auto" w:fill="D0CECE" w:themeFill="background2" w:themeFillShade="E6"/>
            <w:vAlign w:val="center"/>
          </w:tcPr>
          <w:p w14:paraId="23168D76" w14:textId="77777777" w:rsidR="00384004" w:rsidRPr="00B91F82" w:rsidRDefault="00384004" w:rsidP="0037313E">
            <w:pPr>
              <w:rPr>
                <w:rFonts w:ascii="Times New Roman" w:eastAsia="Times New Roman" w:hAnsi="Times New Roman" w:cs="Times New Roman"/>
                <w:sz w:val="24"/>
                <w:szCs w:val="24"/>
              </w:rPr>
            </w:pPr>
          </w:p>
        </w:tc>
        <w:tc>
          <w:tcPr>
            <w:tcW w:w="788" w:type="pct"/>
            <w:shd w:val="clear" w:color="auto" w:fill="D0CECE" w:themeFill="background2" w:themeFillShade="E6"/>
          </w:tcPr>
          <w:p w14:paraId="333DA1F0" w14:textId="77777777" w:rsidR="00384004" w:rsidRPr="009C4A1C" w:rsidRDefault="00384004" w:rsidP="0037313E">
            <w:pPr>
              <w:rPr>
                <w:rFonts w:ascii="Times New Roman" w:eastAsia="Times New Roman" w:hAnsi="Times New Roman" w:cs="Times New Roman"/>
                <w:sz w:val="24"/>
                <w:szCs w:val="24"/>
              </w:rPr>
            </w:pPr>
          </w:p>
        </w:tc>
        <w:tc>
          <w:tcPr>
            <w:tcW w:w="676" w:type="pct"/>
            <w:shd w:val="clear" w:color="auto" w:fill="D0CECE" w:themeFill="background2" w:themeFillShade="E6"/>
          </w:tcPr>
          <w:p w14:paraId="5E7A4542" w14:textId="77777777" w:rsidR="00384004" w:rsidRPr="009C4A1C" w:rsidRDefault="00384004" w:rsidP="0037313E">
            <w:pPr>
              <w:rPr>
                <w:rFonts w:ascii="Times New Roman" w:eastAsia="Times New Roman" w:hAnsi="Times New Roman" w:cs="Times New Roman"/>
                <w:sz w:val="24"/>
                <w:szCs w:val="24"/>
              </w:rPr>
            </w:pPr>
          </w:p>
        </w:tc>
        <w:tc>
          <w:tcPr>
            <w:tcW w:w="675" w:type="pct"/>
            <w:shd w:val="clear" w:color="auto" w:fill="D0CECE" w:themeFill="background2" w:themeFillShade="E6"/>
          </w:tcPr>
          <w:p w14:paraId="28544ABD" w14:textId="77777777" w:rsidR="00384004" w:rsidRPr="009C4A1C" w:rsidRDefault="00384004" w:rsidP="0037313E">
            <w:pPr>
              <w:rPr>
                <w:rFonts w:ascii="Times New Roman" w:eastAsia="Times New Roman" w:hAnsi="Times New Roman" w:cs="Times New Roman"/>
                <w:sz w:val="24"/>
                <w:szCs w:val="24"/>
              </w:rPr>
            </w:pPr>
          </w:p>
        </w:tc>
      </w:tr>
      <w:tr w:rsidR="00384004" w:rsidRPr="009C4A1C" w14:paraId="1D4A53E5" w14:textId="44C3F7DF" w:rsidTr="00384004">
        <w:tc>
          <w:tcPr>
            <w:tcW w:w="167" w:type="pct"/>
            <w:shd w:val="clear" w:color="auto" w:fill="FFFFFF" w:themeFill="background1"/>
          </w:tcPr>
          <w:p w14:paraId="53D93C9B" w14:textId="619A61C0"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85" w:type="pct"/>
            <w:shd w:val="clear" w:color="auto" w:fill="FFFFFF" w:themeFill="background1"/>
            <w:tcMar>
              <w:top w:w="43" w:type="dxa"/>
              <w:left w:w="115" w:type="dxa"/>
              <w:bottom w:w="43" w:type="dxa"/>
              <w:right w:w="115" w:type="dxa"/>
            </w:tcMar>
          </w:tcPr>
          <w:p w14:paraId="4FF6EB63" w14:textId="7AA4DF6F"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Explain the procedure for obtaining a lease or purchasing a building. </w:t>
            </w:r>
          </w:p>
        </w:tc>
        <w:tc>
          <w:tcPr>
            <w:tcW w:w="971" w:type="pct"/>
          </w:tcPr>
          <w:p w14:paraId="221C999D" w14:textId="77777777" w:rsidR="00384004" w:rsidRPr="0081046D" w:rsidRDefault="00384004" w:rsidP="0037313E">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Explanation should include</w:t>
            </w:r>
          </w:p>
          <w:p w14:paraId="3E3DF247" w14:textId="77777777" w:rsidR="00384004" w:rsidRPr="0081046D" w:rsidRDefault="00384004">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getting professional advice</w:t>
            </w:r>
          </w:p>
          <w:p w14:paraId="69846A41" w14:textId="77777777" w:rsidR="00384004" w:rsidRPr="0081046D" w:rsidRDefault="00384004">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having knowledge of how to acquire the necessary loans, insurance, permits, and licenses</w:t>
            </w:r>
          </w:p>
          <w:p w14:paraId="17ED1F00" w14:textId="77777777" w:rsidR="00384004" w:rsidRPr="0081046D" w:rsidRDefault="00384004">
            <w:pPr>
              <w:numPr>
                <w:ilvl w:val="0"/>
                <w:numId w:val="61"/>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having a written agreement </w:t>
            </w:r>
            <w:r>
              <w:rPr>
                <w:rFonts w:ascii="Times New Roman" w:eastAsia="Times New Roman" w:hAnsi="Times New Roman" w:cs="Times New Roman"/>
                <w:sz w:val="24"/>
                <w:szCs w:val="24"/>
              </w:rPr>
              <w:t>with</w:t>
            </w:r>
            <w:r w:rsidRPr="0081046D">
              <w:rPr>
                <w:rFonts w:ascii="Times New Roman" w:eastAsia="Times New Roman" w:hAnsi="Times New Roman" w:cs="Times New Roman"/>
                <w:sz w:val="24"/>
                <w:szCs w:val="24"/>
              </w:rPr>
              <w:t xml:space="preserve"> the owner of the building.</w:t>
            </w:r>
          </w:p>
          <w:p w14:paraId="4EB11014"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7ECAFF3D"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4CAEC8DC" w14:textId="77777777" w:rsidR="00384004" w:rsidRPr="0081046D" w:rsidRDefault="00384004">
            <w:pPr>
              <w:numPr>
                <w:ilvl w:val="0"/>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can a business owner</w:t>
            </w:r>
            <w:r w:rsidRPr="0081046D">
              <w:rPr>
                <w:rFonts w:ascii="Times New Roman" w:eastAsia="Times New Roman" w:hAnsi="Times New Roman" w:cs="Times New Roman"/>
                <w:sz w:val="24"/>
                <w:szCs w:val="24"/>
              </w:rPr>
              <w:t xml:space="preserve"> obtain the necessary financing to lease or purchase a location?</w:t>
            </w:r>
          </w:p>
          <w:p w14:paraId="685C89F1" w14:textId="77777777" w:rsidR="00384004" w:rsidRPr="0081046D" w:rsidRDefault="00384004">
            <w:pPr>
              <w:numPr>
                <w:ilvl w:val="0"/>
                <w:numId w:val="6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Who should be consulted before the purchase or lease of a </w:t>
            </w:r>
            <w:r>
              <w:rPr>
                <w:rFonts w:ascii="Times New Roman" w:eastAsia="Times New Roman" w:hAnsi="Times New Roman" w:cs="Times New Roman"/>
                <w:sz w:val="24"/>
                <w:szCs w:val="24"/>
              </w:rPr>
              <w:t>building</w:t>
            </w:r>
            <w:r w:rsidRPr="0081046D">
              <w:rPr>
                <w:rFonts w:ascii="Times New Roman" w:eastAsia="Times New Roman" w:hAnsi="Times New Roman" w:cs="Times New Roman"/>
                <w:sz w:val="24"/>
                <w:szCs w:val="24"/>
              </w:rPr>
              <w:t>?</w:t>
            </w:r>
          </w:p>
          <w:p w14:paraId="4124E394" w14:textId="77777777" w:rsidR="00384004" w:rsidRPr="0081046D" w:rsidRDefault="00384004">
            <w:pPr>
              <w:numPr>
                <w:ilvl w:val="0"/>
                <w:numId w:val="6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advantages and disadvantages of purchasing a building?</w:t>
            </w:r>
          </w:p>
          <w:p w14:paraId="3F3B765D" w14:textId="77777777" w:rsidR="00384004" w:rsidRPr="0081046D" w:rsidRDefault="00384004">
            <w:pPr>
              <w:numPr>
                <w:ilvl w:val="0"/>
                <w:numId w:val="62"/>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advantages and disadvantages of leasing a building?</w:t>
            </w:r>
          </w:p>
          <w:p w14:paraId="79C2A44E"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3B264AC2" w14:textId="6738A034"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11.W, 12.C, 12.LU,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12.W</w:t>
            </w:r>
          </w:p>
        </w:tc>
        <w:tc>
          <w:tcPr>
            <w:tcW w:w="676" w:type="pct"/>
          </w:tcPr>
          <w:p w14:paraId="0266E39B" w14:textId="77777777" w:rsidR="00384004" w:rsidRPr="009D6373" w:rsidRDefault="00384004" w:rsidP="0037313E">
            <w:pPr>
              <w:pStyle w:val="sectbi"/>
              <w:spacing w:before="0" w:beforeAutospacing="0" w:after="0" w:afterAutospacing="0"/>
              <w:ind w:left="470" w:hanging="360"/>
              <w:textAlignment w:val="baseline"/>
              <w:rPr>
                <w:color w:val="444444"/>
              </w:rPr>
            </w:pPr>
            <w:r w:rsidRPr="009D6373">
              <w:rPr>
                <w:color w:val="444444"/>
              </w:rPr>
              <w:t xml:space="preserve">1. </w:t>
            </w:r>
            <w:r>
              <w:rPr>
                <w:color w:val="444444"/>
              </w:rPr>
              <w:t xml:space="preserve"> </w:t>
            </w:r>
            <w:r w:rsidRPr="009D6373">
              <w:rPr>
                <w:color w:val="444444"/>
              </w:rPr>
              <w:t>Orientation and</w:t>
            </w:r>
            <w:r>
              <w:rPr>
                <w:color w:val="444444"/>
              </w:rPr>
              <w:t xml:space="preserve"> </w:t>
            </w:r>
            <w:r w:rsidRPr="009D6373">
              <w:rPr>
                <w:color w:val="444444"/>
              </w:rPr>
              <w:t>business topics</w:t>
            </w:r>
          </w:p>
          <w:p w14:paraId="40365653"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a. School policies</w:t>
            </w:r>
          </w:p>
          <w:p w14:paraId="7F9A7DA6"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b. Management</w:t>
            </w:r>
          </w:p>
          <w:p w14:paraId="64D355CB"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c. Sales, inventory, and retailing</w:t>
            </w:r>
          </w:p>
          <w:p w14:paraId="1A8F3CC4"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d. Taxes and payroll</w:t>
            </w:r>
          </w:p>
          <w:p w14:paraId="041AF3E3"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e. Insurance</w:t>
            </w:r>
          </w:p>
          <w:p w14:paraId="190B0649"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f. Client records and confidentiality</w:t>
            </w:r>
          </w:p>
          <w:p w14:paraId="56FCE88C"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g. Professional ethics and practices.</w:t>
            </w:r>
          </w:p>
          <w:p w14:paraId="3F722E62" w14:textId="77777777" w:rsidR="00384004" w:rsidRPr="009D6373" w:rsidRDefault="00384004" w:rsidP="0037313E">
            <w:pPr>
              <w:pStyle w:val="sectbi"/>
              <w:spacing w:before="0" w:beforeAutospacing="0" w:after="0" w:afterAutospacing="0"/>
              <w:ind w:left="470" w:hanging="360"/>
              <w:textAlignment w:val="baseline"/>
              <w:rPr>
                <w:color w:val="444444"/>
              </w:rPr>
            </w:pPr>
            <w:r w:rsidRPr="009D6373">
              <w:rPr>
                <w:color w:val="444444"/>
              </w:rPr>
              <w:t xml:space="preserve">2. </w:t>
            </w:r>
            <w:r>
              <w:rPr>
                <w:color w:val="444444"/>
              </w:rPr>
              <w:t xml:space="preserve"> </w:t>
            </w:r>
            <w:r w:rsidRPr="009D6373">
              <w:rPr>
                <w:color w:val="444444"/>
              </w:rPr>
              <w:t>Laws and regulations</w:t>
            </w:r>
          </w:p>
          <w:p w14:paraId="470EC938"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29FBC320" w14:textId="77777777" w:rsidR="009B3541" w:rsidRPr="009B3541" w:rsidRDefault="009B3541" w:rsidP="009B3541">
            <w:pPr>
              <w:pStyle w:val="sectbi"/>
              <w:spacing w:after="0"/>
              <w:ind w:left="470" w:hanging="360"/>
              <w:textAlignment w:val="baseline"/>
              <w:rPr>
                <w:color w:val="444444"/>
              </w:rPr>
            </w:pPr>
            <w:r w:rsidRPr="009B3541">
              <w:rPr>
                <w:color w:val="444444"/>
              </w:rPr>
              <w:t>Job Demo A</w:t>
            </w:r>
          </w:p>
          <w:p w14:paraId="3A79701A" w14:textId="77777777" w:rsidR="009B3541" w:rsidRPr="009B3541" w:rsidRDefault="009B3541" w:rsidP="009B3541">
            <w:pPr>
              <w:pStyle w:val="sectbi"/>
              <w:spacing w:after="0"/>
              <w:ind w:left="470" w:hanging="360"/>
              <w:textAlignment w:val="baseline"/>
              <w:rPr>
                <w:color w:val="444444"/>
              </w:rPr>
            </w:pPr>
            <w:r w:rsidRPr="009B3541">
              <w:rPr>
                <w:color w:val="444444"/>
              </w:rPr>
              <w:t>CTE Educator</w:t>
            </w:r>
          </w:p>
          <w:p w14:paraId="5FCE683D" w14:textId="77777777" w:rsidR="009B3541" w:rsidRPr="009B3541" w:rsidRDefault="009B3541" w:rsidP="009B3541">
            <w:pPr>
              <w:pStyle w:val="sectbi"/>
              <w:spacing w:after="0"/>
              <w:ind w:left="470" w:hanging="360"/>
              <w:textAlignment w:val="baseline"/>
              <w:rPr>
                <w:color w:val="444444"/>
              </w:rPr>
            </w:pPr>
            <w:r w:rsidRPr="009B3541">
              <w:rPr>
                <w:color w:val="444444"/>
              </w:rPr>
              <w:t>Entrepreneurship</w:t>
            </w:r>
          </w:p>
          <w:p w14:paraId="2D08FD3B" w14:textId="0C81E15A" w:rsidR="00384004" w:rsidRPr="009D6373" w:rsidRDefault="009B3541" w:rsidP="009B3541">
            <w:pPr>
              <w:pStyle w:val="sectbi"/>
              <w:spacing w:before="0" w:beforeAutospacing="0" w:after="0" w:afterAutospacing="0"/>
              <w:ind w:left="470" w:hanging="360"/>
              <w:textAlignment w:val="baseline"/>
              <w:rPr>
                <w:color w:val="444444"/>
              </w:rPr>
            </w:pPr>
            <w:r w:rsidRPr="009B3541">
              <w:rPr>
                <w:color w:val="444444"/>
              </w:rPr>
              <w:t>Career Pathways</w:t>
            </w:r>
          </w:p>
        </w:tc>
      </w:tr>
      <w:tr w:rsidR="00384004" w:rsidRPr="009C4A1C" w14:paraId="1C179DC2" w14:textId="4CE78465" w:rsidTr="00384004">
        <w:tc>
          <w:tcPr>
            <w:tcW w:w="167" w:type="pct"/>
            <w:shd w:val="clear" w:color="auto" w:fill="FFFFFF" w:themeFill="background1"/>
          </w:tcPr>
          <w:p w14:paraId="035D6117" w14:textId="0BD00E9D"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785" w:type="pct"/>
            <w:shd w:val="clear" w:color="auto" w:fill="FFFFFF" w:themeFill="background1"/>
            <w:tcMar>
              <w:top w:w="43" w:type="dxa"/>
              <w:left w:w="115" w:type="dxa"/>
              <w:bottom w:w="43" w:type="dxa"/>
              <w:right w:w="115" w:type="dxa"/>
            </w:tcMar>
          </w:tcPr>
          <w:p w14:paraId="30625592" w14:textId="47CD62CB"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Design the layout of a salon. </w:t>
            </w:r>
          </w:p>
        </w:tc>
        <w:tc>
          <w:tcPr>
            <w:tcW w:w="971" w:type="pct"/>
          </w:tcPr>
          <w:p w14:paraId="2D53E3B5" w14:textId="77777777" w:rsidR="00384004" w:rsidRPr="0081046D" w:rsidRDefault="00384004" w:rsidP="0037313E">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Design should include</w:t>
            </w:r>
          </w:p>
          <w:p w14:paraId="0653680E" w14:textId="77777777" w:rsidR="00384004" w:rsidRPr="0081046D" w:rsidRDefault="00384004">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equipment</w:t>
            </w:r>
          </w:p>
          <w:p w14:paraId="48CB97A2" w14:textId="77777777" w:rsidR="00384004" w:rsidRPr="0081046D" w:rsidRDefault="00384004">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dispensary</w:t>
            </w:r>
          </w:p>
          <w:p w14:paraId="458504AF" w14:textId="77777777" w:rsidR="00384004" w:rsidRPr="0081046D" w:rsidRDefault="00384004">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restrooms</w:t>
            </w:r>
          </w:p>
          <w:p w14:paraId="1B117775" w14:textId="77777777" w:rsidR="00384004" w:rsidRPr="0081046D" w:rsidRDefault="00384004">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reception/waiting area</w:t>
            </w:r>
          </w:p>
          <w:p w14:paraId="08207ABB" w14:textId="77777777" w:rsidR="00384004" w:rsidRDefault="00384004">
            <w:pPr>
              <w:numPr>
                <w:ilvl w:val="0"/>
                <w:numId w:val="63"/>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retail area</w:t>
            </w:r>
          </w:p>
          <w:p w14:paraId="61110663" w14:textId="77777777" w:rsidR="00384004" w:rsidRPr="0081046D" w:rsidRDefault="00384004">
            <w:pPr>
              <w:numPr>
                <w:ilvl w:val="0"/>
                <w:numId w:val="6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storage space</w:t>
            </w:r>
          </w:p>
          <w:p w14:paraId="652EF57B" w14:textId="77777777" w:rsidR="00384004" w:rsidRPr="0081046D" w:rsidRDefault="00384004" w:rsidP="0037313E">
            <w:p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for an efficient and safe salon.</w:t>
            </w:r>
          </w:p>
          <w:p w14:paraId="47798DF1"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558C50A4"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2FE7F12" w14:textId="77777777" w:rsidR="00384004" w:rsidRPr="0081046D" w:rsidRDefault="00384004">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are the local, state, </w:t>
            </w:r>
            <w:r>
              <w:rPr>
                <w:rFonts w:ascii="Times New Roman" w:eastAsia="Times New Roman" w:hAnsi="Times New Roman" w:cs="Times New Roman"/>
                <w:sz w:val="24"/>
                <w:szCs w:val="24"/>
              </w:rPr>
              <w:t>and</w:t>
            </w:r>
            <w:r w:rsidRPr="0081046D">
              <w:rPr>
                <w:rFonts w:ascii="Times New Roman" w:eastAsia="Times New Roman" w:hAnsi="Times New Roman" w:cs="Times New Roman"/>
                <w:sz w:val="24"/>
                <w:szCs w:val="24"/>
              </w:rPr>
              <w:t xml:space="preserve"> federal regulations </w:t>
            </w:r>
            <w:r>
              <w:rPr>
                <w:rFonts w:ascii="Times New Roman" w:eastAsia="Times New Roman" w:hAnsi="Times New Roman" w:cs="Times New Roman"/>
                <w:sz w:val="24"/>
                <w:szCs w:val="24"/>
              </w:rPr>
              <w:t>regarding</w:t>
            </w:r>
            <w:r w:rsidRPr="0081046D">
              <w:rPr>
                <w:rFonts w:ascii="Times New Roman" w:eastAsia="Times New Roman" w:hAnsi="Times New Roman" w:cs="Times New Roman"/>
                <w:sz w:val="24"/>
                <w:szCs w:val="24"/>
              </w:rPr>
              <w:t xml:space="preserve"> salon equipment?</w:t>
            </w:r>
          </w:p>
          <w:p w14:paraId="785D80B2" w14:textId="77777777" w:rsidR="00384004" w:rsidRPr="0081046D" w:rsidRDefault="00384004">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are the local, state, </w:t>
            </w:r>
            <w:r>
              <w:rPr>
                <w:rFonts w:ascii="Times New Roman" w:eastAsia="Times New Roman" w:hAnsi="Times New Roman" w:cs="Times New Roman"/>
                <w:sz w:val="24"/>
                <w:szCs w:val="24"/>
              </w:rPr>
              <w:t>and</w:t>
            </w:r>
            <w:r w:rsidRPr="0081046D">
              <w:rPr>
                <w:rFonts w:ascii="Times New Roman" w:eastAsia="Times New Roman" w:hAnsi="Times New Roman" w:cs="Times New Roman"/>
                <w:sz w:val="24"/>
                <w:szCs w:val="24"/>
              </w:rPr>
              <w:t xml:space="preserve"> federal regulations </w:t>
            </w:r>
            <w:r>
              <w:rPr>
                <w:rFonts w:ascii="Times New Roman" w:eastAsia="Times New Roman" w:hAnsi="Times New Roman" w:cs="Times New Roman"/>
                <w:sz w:val="24"/>
                <w:szCs w:val="24"/>
              </w:rPr>
              <w:t>regarding</w:t>
            </w:r>
            <w:r w:rsidRPr="0081046D">
              <w:rPr>
                <w:rFonts w:ascii="Times New Roman" w:eastAsia="Times New Roman" w:hAnsi="Times New Roman" w:cs="Times New Roman"/>
                <w:sz w:val="24"/>
                <w:szCs w:val="24"/>
              </w:rPr>
              <w:t xml:space="preserve"> the layout of a salon?</w:t>
            </w:r>
          </w:p>
          <w:p w14:paraId="361F1E7C" w14:textId="77777777" w:rsidR="00384004" w:rsidRPr="0081046D" w:rsidRDefault="00384004">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How would one decide what furniture and equipment </w:t>
            </w:r>
            <w:r>
              <w:rPr>
                <w:rFonts w:ascii="Times New Roman" w:eastAsia="Times New Roman" w:hAnsi="Times New Roman" w:cs="Times New Roman"/>
                <w:sz w:val="24"/>
                <w:szCs w:val="24"/>
              </w:rPr>
              <w:t>are</w:t>
            </w:r>
            <w:r w:rsidRPr="0081046D">
              <w:rPr>
                <w:rFonts w:ascii="Times New Roman" w:eastAsia="Times New Roman" w:hAnsi="Times New Roman" w:cs="Times New Roman"/>
                <w:sz w:val="24"/>
                <w:szCs w:val="24"/>
              </w:rPr>
              <w:t xml:space="preserve"> necessary to operate a salon?</w:t>
            </w:r>
          </w:p>
          <w:p w14:paraId="62E14227" w14:textId="77777777" w:rsidR="00384004" w:rsidRPr="0081046D" w:rsidRDefault="00384004">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cost factors should one consider when selecting furniture, equipment, and design?</w:t>
            </w:r>
          </w:p>
          <w:p w14:paraId="76B3BA77" w14:textId="77777777" w:rsidR="00384004" w:rsidRPr="0081046D" w:rsidRDefault="00384004">
            <w:pPr>
              <w:numPr>
                <w:ilvl w:val="0"/>
                <w:numId w:val="64"/>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much storage space should be provided?</w:t>
            </w:r>
          </w:p>
          <w:p w14:paraId="1D473078"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4F1B1DDF" w14:textId="68056170"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12.C, 12.LU</w:t>
            </w:r>
          </w:p>
        </w:tc>
        <w:tc>
          <w:tcPr>
            <w:tcW w:w="676" w:type="pct"/>
          </w:tcPr>
          <w:p w14:paraId="3177E96B" w14:textId="77777777" w:rsidR="00384004" w:rsidRPr="009D6373" w:rsidRDefault="00384004" w:rsidP="0037313E">
            <w:pPr>
              <w:pStyle w:val="sectbi"/>
              <w:spacing w:before="0" w:beforeAutospacing="0" w:after="0" w:afterAutospacing="0"/>
              <w:ind w:left="583" w:hanging="270"/>
              <w:textAlignment w:val="baseline"/>
              <w:rPr>
                <w:color w:val="444444"/>
              </w:rPr>
            </w:pPr>
            <w:r w:rsidRPr="009D6373">
              <w:rPr>
                <w:color w:val="444444"/>
              </w:rPr>
              <w:t>1. Orientation and business topics</w:t>
            </w:r>
          </w:p>
          <w:p w14:paraId="60427EA4" w14:textId="77777777" w:rsidR="00384004" w:rsidRPr="009D6373" w:rsidRDefault="00384004" w:rsidP="0037313E">
            <w:pPr>
              <w:pStyle w:val="sectbi2"/>
              <w:spacing w:before="0" w:beforeAutospacing="0" w:after="0" w:afterAutospacing="0"/>
              <w:ind w:left="850" w:hanging="360"/>
              <w:textAlignment w:val="baseline"/>
              <w:rPr>
                <w:color w:val="444444"/>
              </w:rPr>
            </w:pPr>
            <w:r w:rsidRPr="009D6373">
              <w:rPr>
                <w:color w:val="444444"/>
              </w:rPr>
              <w:t>a. School policies</w:t>
            </w:r>
          </w:p>
          <w:p w14:paraId="7201526F" w14:textId="77777777" w:rsidR="00384004" w:rsidRPr="009D6373" w:rsidRDefault="00384004" w:rsidP="0037313E">
            <w:pPr>
              <w:pStyle w:val="sectbi2"/>
              <w:spacing w:before="0" w:beforeAutospacing="0" w:after="0" w:afterAutospacing="0"/>
              <w:ind w:left="850" w:hanging="360"/>
              <w:textAlignment w:val="baseline"/>
              <w:rPr>
                <w:color w:val="444444"/>
              </w:rPr>
            </w:pPr>
            <w:r w:rsidRPr="009D6373">
              <w:rPr>
                <w:color w:val="444444"/>
              </w:rPr>
              <w:t>b. Management</w:t>
            </w:r>
          </w:p>
          <w:p w14:paraId="37C46C01"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c. Sales, inventory, and</w:t>
            </w:r>
            <w:r>
              <w:rPr>
                <w:color w:val="444444"/>
              </w:rPr>
              <w:t xml:space="preserve"> </w:t>
            </w:r>
            <w:r w:rsidRPr="009D6373">
              <w:rPr>
                <w:color w:val="444444"/>
              </w:rPr>
              <w:t>retailing</w:t>
            </w:r>
          </w:p>
          <w:p w14:paraId="057029A0" w14:textId="77777777" w:rsidR="00384004" w:rsidRPr="009D6373" w:rsidRDefault="00384004" w:rsidP="0037313E">
            <w:pPr>
              <w:pStyle w:val="sectbi2"/>
              <w:spacing w:before="0" w:beforeAutospacing="0" w:after="0" w:afterAutospacing="0"/>
              <w:ind w:left="850" w:hanging="360"/>
              <w:textAlignment w:val="baseline"/>
              <w:rPr>
                <w:color w:val="444444"/>
              </w:rPr>
            </w:pPr>
            <w:r w:rsidRPr="009D6373">
              <w:rPr>
                <w:color w:val="444444"/>
              </w:rPr>
              <w:t>d. Taxes and payroll</w:t>
            </w:r>
          </w:p>
          <w:p w14:paraId="3AF988A3" w14:textId="77777777" w:rsidR="00384004" w:rsidRPr="009D6373" w:rsidRDefault="00384004" w:rsidP="0037313E">
            <w:pPr>
              <w:pStyle w:val="sectbi2"/>
              <w:spacing w:before="0" w:beforeAutospacing="0" w:after="0" w:afterAutospacing="0"/>
              <w:ind w:left="850" w:hanging="360"/>
              <w:textAlignment w:val="baseline"/>
              <w:rPr>
                <w:color w:val="444444"/>
              </w:rPr>
            </w:pPr>
            <w:r w:rsidRPr="009D6373">
              <w:rPr>
                <w:color w:val="444444"/>
              </w:rPr>
              <w:t>e. Insurance</w:t>
            </w:r>
          </w:p>
          <w:p w14:paraId="11FBA0D2" w14:textId="77777777" w:rsidR="00384004" w:rsidRPr="009D6373" w:rsidRDefault="00384004" w:rsidP="0037313E">
            <w:pPr>
              <w:pStyle w:val="sectbi2"/>
              <w:spacing w:before="0" w:beforeAutospacing="0" w:after="0" w:afterAutospacing="0"/>
              <w:ind w:left="850" w:hanging="360"/>
              <w:textAlignment w:val="baseline"/>
              <w:rPr>
                <w:color w:val="444444"/>
              </w:rPr>
            </w:pPr>
            <w:r w:rsidRPr="009D6373">
              <w:rPr>
                <w:color w:val="444444"/>
              </w:rPr>
              <w:t>f. Client records and confidentiality</w:t>
            </w:r>
          </w:p>
          <w:p w14:paraId="7D555654" w14:textId="77777777" w:rsidR="00384004" w:rsidRPr="009D6373" w:rsidRDefault="00384004" w:rsidP="0037313E">
            <w:pPr>
              <w:pStyle w:val="sectbi2"/>
              <w:spacing w:before="0" w:beforeAutospacing="0" w:after="0" w:afterAutospacing="0"/>
              <w:ind w:left="850" w:hanging="360"/>
              <w:textAlignment w:val="baseline"/>
              <w:rPr>
                <w:color w:val="444444"/>
              </w:rPr>
            </w:pPr>
            <w:r w:rsidRPr="009D6373">
              <w:rPr>
                <w:color w:val="444444"/>
              </w:rPr>
              <w:t>g. Professional</w:t>
            </w:r>
            <w:r>
              <w:rPr>
                <w:color w:val="444444"/>
              </w:rPr>
              <w:t xml:space="preserve"> </w:t>
            </w:r>
            <w:r w:rsidRPr="009D6373">
              <w:rPr>
                <w:color w:val="444444"/>
              </w:rPr>
              <w:t>ethics and practices.</w:t>
            </w:r>
          </w:p>
          <w:p w14:paraId="4DDDBDA4" w14:textId="77777777" w:rsidR="00384004" w:rsidRPr="009D6373" w:rsidRDefault="00384004" w:rsidP="0037313E">
            <w:pPr>
              <w:pStyle w:val="sectbi"/>
              <w:spacing w:before="0" w:beforeAutospacing="0" w:after="0" w:afterAutospacing="0"/>
              <w:ind w:left="648" w:hanging="360"/>
              <w:textAlignment w:val="baseline"/>
              <w:rPr>
                <w:color w:val="444444"/>
              </w:rPr>
            </w:pPr>
            <w:r w:rsidRPr="009D6373">
              <w:rPr>
                <w:color w:val="444444"/>
              </w:rPr>
              <w:t>2. Laws and regulations</w:t>
            </w:r>
          </w:p>
          <w:p w14:paraId="5E55C947"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5B7932F1" w14:textId="77777777" w:rsidR="009B3541" w:rsidRPr="009B3541" w:rsidRDefault="009B3541" w:rsidP="009B3541">
            <w:pPr>
              <w:pStyle w:val="sectbi"/>
              <w:spacing w:after="0"/>
              <w:ind w:left="583" w:hanging="270"/>
              <w:textAlignment w:val="baseline"/>
              <w:rPr>
                <w:color w:val="444444"/>
              </w:rPr>
            </w:pPr>
            <w:r w:rsidRPr="009B3541">
              <w:rPr>
                <w:color w:val="444444"/>
              </w:rPr>
              <w:t>Job Demo A</w:t>
            </w:r>
          </w:p>
          <w:p w14:paraId="68CEE6DD" w14:textId="53A42416" w:rsidR="00384004" w:rsidRPr="009D6373" w:rsidRDefault="009B3541" w:rsidP="009B3541">
            <w:pPr>
              <w:pStyle w:val="sectbi"/>
              <w:spacing w:before="0" w:beforeAutospacing="0" w:after="0" w:afterAutospacing="0"/>
              <w:ind w:left="342" w:hanging="29"/>
              <w:textAlignment w:val="baseline"/>
              <w:rPr>
                <w:color w:val="444444"/>
              </w:rPr>
            </w:pPr>
            <w:r w:rsidRPr="009B3541">
              <w:rPr>
                <w:color w:val="444444"/>
              </w:rPr>
              <w:t>Entrepreneurship</w:t>
            </w:r>
          </w:p>
        </w:tc>
      </w:tr>
      <w:tr w:rsidR="00384004" w:rsidRPr="009C4A1C" w14:paraId="63816C56" w14:textId="647B93C2" w:rsidTr="00384004">
        <w:tc>
          <w:tcPr>
            <w:tcW w:w="167" w:type="pct"/>
            <w:shd w:val="clear" w:color="auto" w:fill="FFFFFF" w:themeFill="background1"/>
          </w:tcPr>
          <w:p w14:paraId="5EE33AE2" w14:textId="20D6E258"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785" w:type="pct"/>
            <w:shd w:val="clear" w:color="auto" w:fill="FFFFFF" w:themeFill="background1"/>
            <w:tcMar>
              <w:top w:w="43" w:type="dxa"/>
              <w:left w:w="115" w:type="dxa"/>
              <w:bottom w:w="43" w:type="dxa"/>
              <w:right w:w="115" w:type="dxa"/>
            </w:tcMar>
          </w:tcPr>
          <w:p w14:paraId="4E56C764" w14:textId="6EB600F7"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Demonstrate marketing strategies. </w:t>
            </w:r>
          </w:p>
        </w:tc>
        <w:tc>
          <w:tcPr>
            <w:tcW w:w="971" w:type="pct"/>
          </w:tcPr>
          <w:p w14:paraId="722C389E" w14:textId="574FEA02" w:rsidR="00384004" w:rsidRPr="009C4A1C" w:rsidRDefault="00384004" w:rsidP="0037313E">
            <w:pPr>
              <w:shd w:val="clear" w:color="auto" w:fill="FFFFFF"/>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Demonstration should include </w:t>
            </w:r>
            <w:r>
              <w:rPr>
                <w:rFonts w:ascii="Times New Roman" w:eastAsia="Times New Roman" w:hAnsi="Times New Roman" w:cs="Times New Roman"/>
                <w:sz w:val="24"/>
                <w:szCs w:val="24"/>
              </w:rPr>
              <w:t xml:space="preserve">marketing strategies for </w:t>
            </w:r>
            <w:r w:rsidRPr="0081046D">
              <w:rPr>
                <w:rFonts w:ascii="Times New Roman" w:eastAsia="Times New Roman" w:hAnsi="Times New Roman" w:cs="Times New Roman"/>
                <w:sz w:val="24"/>
                <w:szCs w:val="24"/>
              </w:rPr>
              <w:t>salon owners</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 xml:space="preserve"> employees</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their businesses</w:t>
            </w:r>
            <w:r w:rsidRPr="0081046D">
              <w:rPr>
                <w:rFonts w:ascii="Times New Roman" w:eastAsia="Times New Roman" w:hAnsi="Times New Roman" w:cs="Times New Roman"/>
                <w:sz w:val="24"/>
                <w:szCs w:val="24"/>
              </w:rPr>
              <w:t xml:space="preserve"> to build </w:t>
            </w:r>
            <w:r>
              <w:rPr>
                <w:rFonts w:ascii="Times New Roman" w:eastAsia="Times New Roman" w:hAnsi="Times New Roman" w:cs="Times New Roman"/>
                <w:sz w:val="24"/>
                <w:szCs w:val="24"/>
              </w:rPr>
              <w:t xml:space="preserve">a </w:t>
            </w:r>
            <w:r w:rsidRPr="0081046D">
              <w:rPr>
                <w:rFonts w:ascii="Times New Roman" w:eastAsia="Times New Roman" w:hAnsi="Times New Roman" w:cs="Times New Roman"/>
                <w:sz w:val="24"/>
                <w:szCs w:val="24"/>
              </w:rPr>
              <w:t>clientele. It should also include determining profits and losses for the business (i.e., profit and net worth of business).</w:t>
            </w:r>
          </w:p>
        </w:tc>
        <w:tc>
          <w:tcPr>
            <w:tcW w:w="938" w:type="pct"/>
          </w:tcPr>
          <w:p w14:paraId="2FD12652"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5B7D83B" w14:textId="77777777" w:rsidR="00384004" w:rsidRPr="0081046D" w:rsidRDefault="00384004">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types of advertisement are available for a hair stylist?</w:t>
            </w:r>
          </w:p>
          <w:p w14:paraId="78EF0B00" w14:textId="77777777" w:rsidR="00384004" w:rsidRPr="0081046D" w:rsidRDefault="00384004">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word-of-mouth the best form of advertising?</w:t>
            </w:r>
          </w:p>
          <w:p w14:paraId="0585E85A" w14:textId="77777777" w:rsidR="00384004" w:rsidRDefault="00384004">
            <w:pPr>
              <w:numPr>
                <w:ilvl w:val="0"/>
                <w:numId w:val="65"/>
              </w:numPr>
              <w:spacing w:before="100" w:beforeAutospacing="1" w:after="100" w:afterAutospacing="1"/>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Why </w:t>
            </w:r>
            <w:r>
              <w:rPr>
                <w:rFonts w:ascii="Times New Roman" w:eastAsia="Times New Roman" w:hAnsi="Times New Roman" w:cs="Times New Roman"/>
                <w:sz w:val="24"/>
                <w:szCs w:val="24"/>
              </w:rPr>
              <w:t>are</w:t>
            </w:r>
            <w:r w:rsidRPr="0081046D">
              <w:rPr>
                <w:rFonts w:ascii="Times New Roman" w:eastAsia="Times New Roman" w:hAnsi="Times New Roman" w:cs="Times New Roman"/>
                <w:sz w:val="24"/>
                <w:szCs w:val="24"/>
              </w:rPr>
              <w:t xml:space="preserve"> short- and long-term business planning necessary</w:t>
            </w:r>
            <w:r>
              <w:rPr>
                <w:rFonts w:ascii="Times New Roman" w:eastAsia="Times New Roman" w:hAnsi="Times New Roman" w:cs="Times New Roman"/>
                <w:sz w:val="24"/>
                <w:szCs w:val="24"/>
              </w:rPr>
              <w:t>? How</w:t>
            </w:r>
            <w:r w:rsidRPr="0081046D">
              <w:rPr>
                <w:rFonts w:ascii="Times New Roman" w:eastAsia="Times New Roman" w:hAnsi="Times New Roman" w:cs="Times New Roman"/>
                <w:sz w:val="24"/>
                <w:szCs w:val="24"/>
              </w:rPr>
              <w:t xml:space="preserve"> should one plan a yearly salon calendar? </w:t>
            </w:r>
          </w:p>
          <w:p w14:paraId="7D2F8727" w14:textId="77777777" w:rsidR="00384004" w:rsidRPr="0081046D" w:rsidRDefault="00384004">
            <w:pPr>
              <w:numPr>
                <w:ilvl w:val="0"/>
                <w:numId w:val="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can technology benefit marketing a salon? </w:t>
            </w:r>
          </w:p>
          <w:p w14:paraId="2584F7D1"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7923CE7C" w14:textId="2360E7CB" w:rsidR="00384004" w:rsidRPr="009C4A1C" w:rsidRDefault="00384004" w:rsidP="0037313E">
            <w:pPr>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11.RV, 11.C,</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11.LU, 12.RV, 12.C,</w:t>
            </w:r>
            <w:r>
              <w:rPr>
                <w:rFonts w:ascii="Times New Roman" w:eastAsia="Times New Roman" w:hAnsi="Times New Roman" w:cs="Times New Roman"/>
                <w:sz w:val="24"/>
                <w:szCs w:val="24"/>
              </w:rPr>
              <w:t xml:space="preserve"> </w:t>
            </w:r>
            <w:r w:rsidRPr="001C3224">
              <w:rPr>
                <w:rFonts w:ascii="Times New Roman" w:eastAsia="Times New Roman" w:hAnsi="Times New Roman" w:cs="Times New Roman"/>
                <w:sz w:val="24"/>
                <w:szCs w:val="24"/>
              </w:rPr>
              <w:t>12.LU</w:t>
            </w:r>
          </w:p>
        </w:tc>
        <w:tc>
          <w:tcPr>
            <w:tcW w:w="676" w:type="pct"/>
          </w:tcPr>
          <w:p w14:paraId="57A91DB4" w14:textId="77777777" w:rsidR="00384004" w:rsidRPr="009D6373" w:rsidRDefault="00384004" w:rsidP="0037313E">
            <w:pPr>
              <w:pStyle w:val="sectbi"/>
              <w:spacing w:before="0" w:beforeAutospacing="0" w:after="0" w:afterAutospacing="0"/>
              <w:ind w:left="470" w:hanging="270"/>
              <w:textAlignment w:val="baseline"/>
              <w:rPr>
                <w:color w:val="444444"/>
              </w:rPr>
            </w:pPr>
            <w:r w:rsidRPr="009D6373">
              <w:rPr>
                <w:color w:val="444444"/>
              </w:rPr>
              <w:t>1. Orientation and business topics</w:t>
            </w:r>
          </w:p>
          <w:p w14:paraId="0DE55CC2"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a. School policies</w:t>
            </w:r>
          </w:p>
          <w:p w14:paraId="33243434"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b. Management</w:t>
            </w:r>
          </w:p>
          <w:p w14:paraId="0EF36B70"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c. Sales, inventory, and retailing</w:t>
            </w:r>
          </w:p>
          <w:p w14:paraId="2B6D522C"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d. Taxes and payroll</w:t>
            </w:r>
          </w:p>
          <w:p w14:paraId="1BF63B74"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e. Insurance</w:t>
            </w:r>
          </w:p>
          <w:p w14:paraId="50537FF8"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f. Client records and confidentiality</w:t>
            </w:r>
          </w:p>
          <w:p w14:paraId="2E613B17"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g. Professional ethics and practices.</w:t>
            </w:r>
          </w:p>
          <w:p w14:paraId="6324ADB5" w14:textId="77777777" w:rsidR="00384004" w:rsidRPr="009D6373" w:rsidRDefault="00384004" w:rsidP="0037313E">
            <w:pPr>
              <w:pStyle w:val="sectbi"/>
              <w:spacing w:before="0" w:beforeAutospacing="0" w:after="0" w:afterAutospacing="0"/>
              <w:ind w:left="470" w:hanging="270"/>
              <w:textAlignment w:val="baseline"/>
              <w:rPr>
                <w:color w:val="444444"/>
              </w:rPr>
            </w:pPr>
            <w:r w:rsidRPr="009D6373">
              <w:rPr>
                <w:color w:val="444444"/>
              </w:rPr>
              <w:t>2. Laws and regulations</w:t>
            </w:r>
          </w:p>
          <w:p w14:paraId="6DB568C6"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698A1503" w14:textId="77777777" w:rsidR="009B3541" w:rsidRPr="009B3541" w:rsidRDefault="009B3541" w:rsidP="009B3541">
            <w:pPr>
              <w:pStyle w:val="sectbi"/>
              <w:spacing w:after="0"/>
              <w:ind w:left="470" w:hanging="270"/>
              <w:textAlignment w:val="baseline"/>
              <w:rPr>
                <w:color w:val="444444"/>
              </w:rPr>
            </w:pPr>
            <w:r w:rsidRPr="009B3541">
              <w:rPr>
                <w:color w:val="444444"/>
              </w:rPr>
              <w:t>Customer Service</w:t>
            </w:r>
          </w:p>
          <w:p w14:paraId="715505FA" w14:textId="77777777" w:rsidR="009B3541" w:rsidRPr="009B3541" w:rsidRDefault="009B3541" w:rsidP="009B3541">
            <w:pPr>
              <w:pStyle w:val="sectbi"/>
              <w:spacing w:after="0"/>
              <w:ind w:left="470" w:hanging="270"/>
              <w:textAlignment w:val="baseline"/>
              <w:rPr>
                <w:color w:val="444444"/>
              </w:rPr>
            </w:pPr>
            <w:r w:rsidRPr="009B3541">
              <w:rPr>
                <w:color w:val="444444"/>
              </w:rPr>
              <w:t>Career Pathways</w:t>
            </w:r>
          </w:p>
          <w:p w14:paraId="65D34B9E" w14:textId="77777777" w:rsidR="009B3541" w:rsidRPr="009B3541" w:rsidRDefault="009B3541" w:rsidP="009B3541">
            <w:pPr>
              <w:pStyle w:val="sectbi"/>
              <w:spacing w:after="0"/>
              <w:ind w:left="470" w:hanging="270"/>
              <w:textAlignment w:val="baseline"/>
              <w:rPr>
                <w:color w:val="444444"/>
              </w:rPr>
            </w:pPr>
            <w:r w:rsidRPr="009B3541">
              <w:rPr>
                <w:color w:val="444444"/>
              </w:rPr>
              <w:t>Chapter Display</w:t>
            </w:r>
          </w:p>
          <w:p w14:paraId="73E073C2" w14:textId="7608D9B7" w:rsidR="00384004" w:rsidRPr="009D6373" w:rsidRDefault="009B3541" w:rsidP="009B3541">
            <w:pPr>
              <w:pStyle w:val="sectbi"/>
              <w:spacing w:before="0" w:beforeAutospacing="0" w:after="0" w:afterAutospacing="0"/>
              <w:ind w:left="470" w:hanging="270"/>
              <w:textAlignment w:val="baseline"/>
              <w:rPr>
                <w:color w:val="444444"/>
              </w:rPr>
            </w:pPr>
            <w:r w:rsidRPr="009B3541">
              <w:rPr>
                <w:color w:val="444444"/>
              </w:rPr>
              <w:t>Job Interview</w:t>
            </w:r>
          </w:p>
        </w:tc>
      </w:tr>
      <w:tr w:rsidR="00384004" w:rsidRPr="009C4A1C" w14:paraId="7930F0FD" w14:textId="04C5C41A" w:rsidTr="00384004">
        <w:tc>
          <w:tcPr>
            <w:tcW w:w="167" w:type="pct"/>
            <w:shd w:val="clear" w:color="auto" w:fill="FFFFFF" w:themeFill="background1"/>
          </w:tcPr>
          <w:p w14:paraId="50218B0B" w14:textId="4D5674C3" w:rsidR="00384004" w:rsidRPr="009C4A1C" w:rsidRDefault="00384004" w:rsidP="0037313E">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785" w:type="pct"/>
            <w:shd w:val="clear" w:color="auto" w:fill="FFFFFF" w:themeFill="background1"/>
            <w:tcMar>
              <w:top w:w="43" w:type="dxa"/>
              <w:left w:w="115" w:type="dxa"/>
              <w:bottom w:w="43" w:type="dxa"/>
              <w:right w:w="115" w:type="dxa"/>
            </w:tcMar>
          </w:tcPr>
          <w:p w14:paraId="31E00AE6" w14:textId="08CA31AA" w:rsidR="00384004" w:rsidRPr="009C4A1C" w:rsidRDefault="00384004" w:rsidP="0037313E">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Prepare financial records. </w:t>
            </w:r>
          </w:p>
        </w:tc>
        <w:tc>
          <w:tcPr>
            <w:tcW w:w="971" w:type="pct"/>
          </w:tcPr>
          <w:p w14:paraId="4FDFEB8C" w14:textId="77777777" w:rsidR="00384004" w:rsidRDefault="00384004" w:rsidP="0037313E">
            <w:p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Preparation should include</w:t>
            </w:r>
          </w:p>
          <w:p w14:paraId="5C5C3AD1" w14:textId="77777777" w:rsidR="00384004" w:rsidRPr="0081046D" w:rsidRDefault="00384004" w:rsidP="0037313E">
            <w:pPr>
              <w:rPr>
                <w:rFonts w:ascii="Times New Roman" w:eastAsia="Times New Roman" w:hAnsi="Times New Roman" w:cs="Times New Roman"/>
                <w:sz w:val="24"/>
                <w:szCs w:val="24"/>
              </w:rPr>
            </w:pPr>
          </w:p>
          <w:p w14:paraId="59493F69" w14:textId="77777777" w:rsidR="00384004" w:rsidRPr="0081046D" w:rsidRDefault="00384004">
            <w:pPr>
              <w:numPr>
                <w:ilvl w:val="0"/>
                <w:numId w:val="66"/>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keeping accurate records for payroll</w:t>
            </w:r>
          </w:p>
          <w:p w14:paraId="6A129707" w14:textId="77777777" w:rsidR="00384004" w:rsidRPr="0081046D" w:rsidRDefault="00384004">
            <w:pPr>
              <w:numPr>
                <w:ilvl w:val="0"/>
                <w:numId w:val="66"/>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paying the bills on time</w:t>
            </w:r>
          </w:p>
          <w:p w14:paraId="6638D95B" w14:textId="77777777" w:rsidR="00384004" w:rsidRPr="0081046D" w:rsidRDefault="00384004">
            <w:pPr>
              <w:numPr>
                <w:ilvl w:val="0"/>
                <w:numId w:val="66"/>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keeping record of tips</w:t>
            </w:r>
          </w:p>
          <w:p w14:paraId="2DF774E4" w14:textId="77777777" w:rsidR="00384004" w:rsidRPr="0081046D" w:rsidRDefault="00384004">
            <w:pPr>
              <w:numPr>
                <w:ilvl w:val="0"/>
                <w:numId w:val="66"/>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completing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2 and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4 forms.</w:t>
            </w:r>
          </w:p>
          <w:p w14:paraId="7B0EF497" w14:textId="77777777" w:rsidR="00384004" w:rsidRPr="009C4A1C" w:rsidRDefault="00384004" w:rsidP="0037313E">
            <w:pPr>
              <w:shd w:val="clear" w:color="auto" w:fill="FFFFFF"/>
              <w:rPr>
                <w:rFonts w:ascii="Times New Roman" w:eastAsia="Times New Roman" w:hAnsi="Times New Roman" w:cs="Times New Roman"/>
                <w:sz w:val="24"/>
                <w:szCs w:val="24"/>
              </w:rPr>
            </w:pPr>
          </w:p>
        </w:tc>
        <w:tc>
          <w:tcPr>
            <w:tcW w:w="938" w:type="pct"/>
          </w:tcPr>
          <w:p w14:paraId="094C19D6" w14:textId="77777777" w:rsidR="00384004" w:rsidRPr="007F0F72" w:rsidRDefault="00384004" w:rsidP="0037313E">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4787D366" w14:textId="77777777" w:rsidR="00384004" w:rsidRPr="0081046D" w:rsidRDefault="00384004">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How important is it to establish credit?</w:t>
            </w:r>
          </w:p>
          <w:p w14:paraId="40C5D3C9" w14:textId="77777777" w:rsidR="00384004" w:rsidRPr="0081046D" w:rsidRDefault="00384004">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are the pros and cons of a business credit card?</w:t>
            </w:r>
          </w:p>
          <w:p w14:paraId="005A96CC" w14:textId="77777777" w:rsidR="00384004" w:rsidRPr="0081046D" w:rsidRDefault="00384004">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the importance of keeping accurate payroll records?</w:t>
            </w:r>
          </w:p>
          <w:p w14:paraId="2E57BC3E" w14:textId="77777777" w:rsidR="00384004" w:rsidRPr="0081046D" w:rsidRDefault="00384004">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goal</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setting important?</w:t>
            </w:r>
          </w:p>
          <w:p w14:paraId="76DD6FD6" w14:textId="77777777" w:rsidR="00384004" w:rsidRPr="0081046D" w:rsidRDefault="00384004">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 xml:space="preserve">What are the consequences of defaulting on a loan or </w:t>
            </w:r>
            <w:r>
              <w:rPr>
                <w:rFonts w:ascii="Times New Roman" w:eastAsia="Times New Roman" w:hAnsi="Times New Roman" w:cs="Times New Roman"/>
                <w:sz w:val="24"/>
                <w:szCs w:val="24"/>
              </w:rPr>
              <w:t>making late payments?</w:t>
            </w:r>
          </w:p>
          <w:p w14:paraId="281860C0" w14:textId="77777777" w:rsidR="00384004" w:rsidRDefault="00384004">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Why is it necessary to claim tips on tax forms?</w:t>
            </w:r>
          </w:p>
          <w:p w14:paraId="4A4470E7" w14:textId="77777777" w:rsidR="00384004" w:rsidRPr="0081046D" w:rsidRDefault="00384004">
            <w:pPr>
              <w:numPr>
                <w:ilvl w:val="0"/>
                <w:numId w:val="67"/>
              </w:numPr>
              <w:rPr>
                <w:rFonts w:ascii="Times New Roman" w:eastAsia="Times New Roman" w:hAnsi="Times New Roman" w:cs="Times New Roman"/>
                <w:sz w:val="24"/>
                <w:szCs w:val="24"/>
              </w:rPr>
            </w:pPr>
            <w:r w:rsidRPr="0081046D">
              <w:rPr>
                <w:rFonts w:ascii="Times New Roman" w:eastAsia="Times New Roman" w:hAnsi="Times New Roman" w:cs="Times New Roman"/>
                <w:sz w:val="24"/>
                <w:szCs w:val="24"/>
              </w:rPr>
              <w:t>What is a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2 form? W</w:t>
            </w:r>
            <w:r>
              <w:rPr>
                <w:rFonts w:ascii="Times New Roman" w:eastAsia="Times New Roman" w:hAnsi="Times New Roman" w:cs="Times New Roman"/>
                <w:sz w:val="24"/>
                <w:szCs w:val="24"/>
              </w:rPr>
              <w:t>-</w:t>
            </w:r>
            <w:r w:rsidRPr="0081046D">
              <w:rPr>
                <w:rFonts w:ascii="Times New Roman" w:eastAsia="Times New Roman" w:hAnsi="Times New Roman" w:cs="Times New Roman"/>
                <w:sz w:val="24"/>
                <w:szCs w:val="24"/>
              </w:rPr>
              <w:t>4 form?</w:t>
            </w:r>
          </w:p>
          <w:p w14:paraId="07CA394C" w14:textId="77777777" w:rsidR="00384004" w:rsidRPr="00B91F82" w:rsidRDefault="00384004" w:rsidP="0037313E">
            <w:pPr>
              <w:rPr>
                <w:rFonts w:ascii="Times New Roman" w:eastAsia="Times New Roman" w:hAnsi="Times New Roman" w:cs="Times New Roman"/>
                <w:sz w:val="24"/>
                <w:szCs w:val="24"/>
              </w:rPr>
            </w:pPr>
          </w:p>
        </w:tc>
        <w:tc>
          <w:tcPr>
            <w:tcW w:w="788" w:type="pct"/>
          </w:tcPr>
          <w:p w14:paraId="3EAC2EE0" w14:textId="77777777" w:rsidR="00384004" w:rsidRPr="001C3224" w:rsidRDefault="00384004" w:rsidP="0037313E">
            <w:pPr>
              <w:ind w:left="30"/>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English: 11.C, 11.LU,</w:t>
            </w:r>
          </w:p>
          <w:p w14:paraId="6E8F22DC" w14:textId="77777777" w:rsidR="00384004" w:rsidRPr="001C3224" w:rsidRDefault="00384004" w:rsidP="0037313E">
            <w:pPr>
              <w:ind w:left="30"/>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11.W, 12.C, 12.LU,</w:t>
            </w:r>
          </w:p>
          <w:p w14:paraId="043949D0" w14:textId="77777777" w:rsidR="00384004" w:rsidRDefault="00384004" w:rsidP="0037313E">
            <w:pPr>
              <w:ind w:left="30"/>
              <w:rPr>
                <w:rFonts w:ascii="Times New Roman" w:eastAsia="Times New Roman" w:hAnsi="Times New Roman" w:cs="Times New Roman"/>
                <w:sz w:val="24"/>
                <w:szCs w:val="24"/>
              </w:rPr>
            </w:pPr>
            <w:r w:rsidRPr="001C3224">
              <w:rPr>
                <w:rFonts w:ascii="Times New Roman" w:eastAsia="Times New Roman" w:hAnsi="Times New Roman" w:cs="Times New Roman"/>
                <w:sz w:val="24"/>
                <w:szCs w:val="24"/>
              </w:rPr>
              <w:t>12.W</w:t>
            </w:r>
          </w:p>
          <w:p w14:paraId="24D155A7" w14:textId="77777777" w:rsidR="00384004" w:rsidRDefault="00384004" w:rsidP="0037313E">
            <w:pPr>
              <w:ind w:left="30"/>
              <w:rPr>
                <w:rFonts w:ascii="Times New Roman" w:eastAsia="Times New Roman" w:hAnsi="Times New Roman" w:cs="Times New Roman"/>
                <w:sz w:val="24"/>
                <w:szCs w:val="24"/>
              </w:rPr>
            </w:pPr>
          </w:p>
          <w:p w14:paraId="7404D692" w14:textId="0DCFBE23" w:rsidR="00384004" w:rsidRPr="009C4A1C" w:rsidRDefault="00384004" w:rsidP="0037313E">
            <w:pPr>
              <w:rPr>
                <w:rFonts w:ascii="Times New Roman" w:eastAsia="Times New Roman" w:hAnsi="Times New Roman" w:cs="Times New Roman"/>
                <w:sz w:val="24"/>
                <w:szCs w:val="24"/>
              </w:rPr>
            </w:pPr>
            <w:r w:rsidRPr="00E67E9E">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E67E9E">
              <w:rPr>
                <w:rFonts w:ascii="Times New Roman" w:eastAsia="Times New Roman" w:hAnsi="Times New Roman" w:cs="Times New Roman"/>
                <w:sz w:val="24"/>
                <w:szCs w:val="24"/>
              </w:rPr>
              <w:t>GOVT.13</w:t>
            </w:r>
          </w:p>
        </w:tc>
        <w:tc>
          <w:tcPr>
            <w:tcW w:w="676" w:type="pct"/>
          </w:tcPr>
          <w:p w14:paraId="75BE0FB7" w14:textId="77777777" w:rsidR="00384004" w:rsidRPr="009D6373" w:rsidRDefault="00384004" w:rsidP="0037313E">
            <w:pPr>
              <w:pStyle w:val="sectbi"/>
              <w:spacing w:before="0" w:beforeAutospacing="0" w:after="0" w:afterAutospacing="0"/>
              <w:ind w:left="470" w:hanging="270"/>
              <w:textAlignment w:val="baseline"/>
              <w:rPr>
                <w:color w:val="444444"/>
              </w:rPr>
            </w:pPr>
            <w:r w:rsidRPr="009D6373">
              <w:rPr>
                <w:color w:val="444444"/>
              </w:rPr>
              <w:t>1. Orientation and business topics</w:t>
            </w:r>
          </w:p>
          <w:p w14:paraId="176DD8DE"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a. School policies</w:t>
            </w:r>
          </w:p>
          <w:p w14:paraId="6C257A03"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b. Management</w:t>
            </w:r>
          </w:p>
          <w:p w14:paraId="74C6BC39"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c. Sales, inventory, and retailing</w:t>
            </w:r>
          </w:p>
          <w:p w14:paraId="072FCFB8"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d. Taxes and payroll</w:t>
            </w:r>
          </w:p>
          <w:p w14:paraId="504086CE"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e. Insurance</w:t>
            </w:r>
          </w:p>
          <w:p w14:paraId="5680792E"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f. Client records and confidentiality</w:t>
            </w:r>
          </w:p>
          <w:p w14:paraId="19B5CC94" w14:textId="77777777" w:rsidR="00384004" w:rsidRPr="009D6373" w:rsidRDefault="00384004" w:rsidP="0037313E">
            <w:pPr>
              <w:pStyle w:val="sectbi2"/>
              <w:spacing w:before="0" w:beforeAutospacing="0" w:after="0" w:afterAutospacing="0"/>
              <w:ind w:left="830" w:hanging="360"/>
              <w:textAlignment w:val="baseline"/>
              <w:rPr>
                <w:color w:val="444444"/>
              </w:rPr>
            </w:pPr>
            <w:r w:rsidRPr="009D6373">
              <w:rPr>
                <w:color w:val="444444"/>
              </w:rPr>
              <w:t>g. Professional ethics and practices.</w:t>
            </w:r>
          </w:p>
          <w:p w14:paraId="6E760EB2" w14:textId="77777777" w:rsidR="00384004" w:rsidRPr="009D6373" w:rsidRDefault="00384004" w:rsidP="0037313E">
            <w:pPr>
              <w:pStyle w:val="sectbi"/>
              <w:spacing w:before="0" w:beforeAutospacing="0" w:after="0" w:afterAutospacing="0"/>
              <w:ind w:left="470" w:hanging="270"/>
              <w:textAlignment w:val="baseline"/>
              <w:rPr>
                <w:color w:val="444444"/>
              </w:rPr>
            </w:pPr>
            <w:r w:rsidRPr="009D6373">
              <w:rPr>
                <w:color w:val="444444"/>
              </w:rPr>
              <w:t>2. Laws and regulations</w:t>
            </w:r>
          </w:p>
          <w:p w14:paraId="78A8A78E" w14:textId="77777777" w:rsidR="00384004" w:rsidRPr="009C4A1C" w:rsidRDefault="00384004" w:rsidP="0037313E">
            <w:pPr>
              <w:rPr>
                <w:rFonts w:ascii="Times New Roman" w:eastAsia="Times New Roman" w:hAnsi="Times New Roman" w:cs="Times New Roman"/>
                <w:sz w:val="24"/>
                <w:szCs w:val="24"/>
              </w:rPr>
            </w:pPr>
          </w:p>
        </w:tc>
        <w:tc>
          <w:tcPr>
            <w:tcW w:w="675" w:type="pct"/>
          </w:tcPr>
          <w:p w14:paraId="3200DF34" w14:textId="7C6F5ED5" w:rsidR="00384004" w:rsidRPr="009D6373" w:rsidRDefault="009B3541" w:rsidP="009B3541">
            <w:pPr>
              <w:pStyle w:val="sectbi"/>
              <w:spacing w:before="0" w:beforeAutospacing="0" w:after="0" w:afterAutospacing="0"/>
              <w:ind w:left="162" w:firstLine="38"/>
              <w:textAlignment w:val="baseline"/>
              <w:rPr>
                <w:color w:val="444444"/>
              </w:rPr>
            </w:pPr>
            <w:r w:rsidRPr="009B3541">
              <w:rPr>
                <w:color w:val="444444"/>
              </w:rPr>
              <w:t>Entrepreneurship</w:t>
            </w:r>
          </w:p>
        </w:tc>
      </w:tr>
      <w:bookmarkEnd w:id="2"/>
    </w:tbl>
    <w:p w14:paraId="004BFFFD"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256DA5">
      <w:footerReference w:type="default" r:id="rId20"/>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DB6D1" w14:textId="77777777" w:rsidR="00D20F6C" w:rsidRDefault="00D20F6C" w:rsidP="0093205B">
      <w:pPr>
        <w:spacing w:after="0" w:line="240" w:lineRule="auto"/>
      </w:pPr>
      <w:r>
        <w:separator/>
      </w:r>
    </w:p>
  </w:endnote>
  <w:endnote w:type="continuationSeparator" w:id="0">
    <w:p w14:paraId="536747FB" w14:textId="77777777" w:rsidR="00D20F6C" w:rsidRDefault="00D20F6C" w:rsidP="0093205B">
      <w:pPr>
        <w:spacing w:after="0" w:line="240" w:lineRule="auto"/>
      </w:pPr>
      <w:r>
        <w:continuationSeparator/>
      </w:r>
    </w:p>
  </w:endnote>
  <w:endnote w:type="continuationNotice" w:id="1">
    <w:p w14:paraId="2EB6F00B" w14:textId="77777777" w:rsidR="00D20F6C" w:rsidRDefault="00D20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75A19C32" w14:textId="063871B4" w:rsidR="00EB5C38" w:rsidRPr="005E37E4" w:rsidRDefault="00272A15" w:rsidP="004770F1">
        <w:pPr>
          <w:pStyle w:val="Footer"/>
          <w:rPr>
            <w:rFonts w:ascii="Times New Roman" w:hAnsi="Times New Roman" w:cs="Times New Roman"/>
            <w:sz w:val="20"/>
            <w:szCs w:val="20"/>
          </w:rP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442832">
          <w:tab/>
        </w:r>
        <w:r w:rsidR="00442832">
          <w:tab/>
        </w:r>
        <w:r w:rsidR="00442832">
          <w:tab/>
        </w:r>
        <w:r w:rsidR="00442832">
          <w:tab/>
        </w:r>
        <w:r w:rsidR="00442832">
          <w:tab/>
        </w:r>
        <w:r w:rsidR="006112FB">
          <w:tab/>
        </w:r>
        <w:r w:rsidR="006112FB">
          <w:tab/>
        </w:r>
        <w:r w:rsidR="00442832" w:rsidRPr="006112FB">
          <w:rPr>
            <w:rFonts w:ascii="Times New Roman" w:hAnsi="Times New Roman" w:cs="Times New Roman"/>
          </w:rPr>
          <w:fldChar w:fldCharType="begin"/>
        </w:r>
        <w:r w:rsidR="00442832" w:rsidRPr="006112FB">
          <w:rPr>
            <w:rFonts w:ascii="Times New Roman" w:hAnsi="Times New Roman" w:cs="Times New Roman"/>
          </w:rPr>
          <w:instrText xml:space="preserve"> PAGE   \* MERGEFORMAT </w:instrText>
        </w:r>
        <w:r w:rsidR="00442832" w:rsidRPr="006112FB">
          <w:rPr>
            <w:rFonts w:ascii="Times New Roman" w:hAnsi="Times New Roman" w:cs="Times New Roman"/>
          </w:rPr>
          <w:fldChar w:fldCharType="separate"/>
        </w:r>
        <w:r w:rsidR="00442832" w:rsidRPr="006112FB">
          <w:rPr>
            <w:rFonts w:ascii="Times New Roman" w:hAnsi="Times New Roman" w:cs="Times New Roman"/>
            <w:noProof/>
          </w:rPr>
          <w:t>2</w:t>
        </w:r>
        <w:r w:rsidR="00442832" w:rsidRPr="006112FB">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17D68" w14:textId="77777777" w:rsidR="00D20F6C" w:rsidRDefault="00D20F6C" w:rsidP="0093205B">
      <w:pPr>
        <w:spacing w:after="0" w:line="240" w:lineRule="auto"/>
      </w:pPr>
      <w:r>
        <w:separator/>
      </w:r>
    </w:p>
  </w:footnote>
  <w:footnote w:type="continuationSeparator" w:id="0">
    <w:p w14:paraId="7C188203" w14:textId="77777777" w:rsidR="00D20F6C" w:rsidRDefault="00D20F6C" w:rsidP="0093205B">
      <w:pPr>
        <w:spacing w:after="0" w:line="240" w:lineRule="auto"/>
      </w:pPr>
      <w:r>
        <w:continuationSeparator/>
      </w:r>
    </w:p>
  </w:footnote>
  <w:footnote w:type="continuationNotice" w:id="1">
    <w:p w14:paraId="7486D981" w14:textId="77777777" w:rsidR="00D20F6C" w:rsidRDefault="00D20F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D24"/>
    <w:multiLevelType w:val="multilevel"/>
    <w:tmpl w:val="2BC8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D466C"/>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B6E2A"/>
    <w:multiLevelType w:val="multilevel"/>
    <w:tmpl w:val="FB8C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866CD"/>
    <w:multiLevelType w:val="multilevel"/>
    <w:tmpl w:val="0FC2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0C140C"/>
    <w:multiLevelType w:val="multilevel"/>
    <w:tmpl w:val="AA8A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BA0CD8"/>
    <w:multiLevelType w:val="multilevel"/>
    <w:tmpl w:val="F3B6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B12F8A"/>
    <w:multiLevelType w:val="multilevel"/>
    <w:tmpl w:val="275EA75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C17013"/>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4075DC"/>
    <w:multiLevelType w:val="multilevel"/>
    <w:tmpl w:val="A25A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630909"/>
    <w:multiLevelType w:val="hybridMultilevel"/>
    <w:tmpl w:val="F9B05810"/>
    <w:lvl w:ilvl="0" w:tplc="04090001">
      <w:start w:val="1"/>
      <w:numFmt w:val="bullet"/>
      <w:lvlText w:val=""/>
      <w:lvlJc w:val="left"/>
      <w:pPr>
        <w:ind w:left="1190" w:hanging="360"/>
      </w:pPr>
      <w:rPr>
        <w:rFonts w:ascii="Symbol" w:hAnsi="Symbol"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10" w15:restartNumberingAfterBreak="0">
    <w:nsid w:val="0BA73939"/>
    <w:multiLevelType w:val="multilevel"/>
    <w:tmpl w:val="1AB8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D647AE"/>
    <w:multiLevelType w:val="multilevel"/>
    <w:tmpl w:val="4F04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2B758C"/>
    <w:multiLevelType w:val="hybridMultilevel"/>
    <w:tmpl w:val="B0D8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985607"/>
    <w:multiLevelType w:val="multilevel"/>
    <w:tmpl w:val="2AFE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AF266A"/>
    <w:multiLevelType w:val="multilevel"/>
    <w:tmpl w:val="55AC055A"/>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21492A"/>
    <w:multiLevelType w:val="multilevel"/>
    <w:tmpl w:val="1540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3B16AB"/>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F31FB7"/>
    <w:multiLevelType w:val="multilevel"/>
    <w:tmpl w:val="AA146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E95C3F"/>
    <w:multiLevelType w:val="multilevel"/>
    <w:tmpl w:val="2AC6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E41624"/>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131B05"/>
    <w:multiLevelType w:val="multilevel"/>
    <w:tmpl w:val="62CEF9E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4604E0"/>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C44A59"/>
    <w:multiLevelType w:val="multilevel"/>
    <w:tmpl w:val="D418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3702CC"/>
    <w:multiLevelType w:val="multilevel"/>
    <w:tmpl w:val="D9FAD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D82759"/>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62541D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0C6C8A"/>
    <w:multiLevelType w:val="multilevel"/>
    <w:tmpl w:val="9660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4B565D"/>
    <w:multiLevelType w:val="multilevel"/>
    <w:tmpl w:val="F8CA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30045C"/>
    <w:multiLevelType w:val="multilevel"/>
    <w:tmpl w:val="F0E6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895AF1"/>
    <w:multiLevelType w:val="multilevel"/>
    <w:tmpl w:val="4ABC6CB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9950EC"/>
    <w:multiLevelType w:val="multilevel"/>
    <w:tmpl w:val="749E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CA50EBF"/>
    <w:multiLevelType w:val="multilevel"/>
    <w:tmpl w:val="DCFA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D074AD7"/>
    <w:multiLevelType w:val="hybridMultilevel"/>
    <w:tmpl w:val="DFC6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074B6D"/>
    <w:multiLevelType w:val="multilevel"/>
    <w:tmpl w:val="9088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794FA7"/>
    <w:multiLevelType w:val="multilevel"/>
    <w:tmpl w:val="22D8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ED45DF9"/>
    <w:multiLevelType w:val="multilevel"/>
    <w:tmpl w:val="AE743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F913C8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C7397D"/>
    <w:multiLevelType w:val="multilevel"/>
    <w:tmpl w:val="665E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29B5B26"/>
    <w:multiLevelType w:val="multilevel"/>
    <w:tmpl w:val="BD120534"/>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3117B46"/>
    <w:multiLevelType w:val="multilevel"/>
    <w:tmpl w:val="E5EA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3441B6D"/>
    <w:multiLevelType w:val="multilevel"/>
    <w:tmpl w:val="BBA08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565424E"/>
    <w:multiLevelType w:val="multilevel"/>
    <w:tmpl w:val="27BCAC3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6A6A20"/>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7BF7E47"/>
    <w:multiLevelType w:val="hybridMultilevel"/>
    <w:tmpl w:val="1BF4B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9C422D"/>
    <w:multiLevelType w:val="multilevel"/>
    <w:tmpl w:val="FFAC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C5442AE"/>
    <w:multiLevelType w:val="multilevel"/>
    <w:tmpl w:val="81E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683AAE"/>
    <w:multiLevelType w:val="multilevel"/>
    <w:tmpl w:val="81A069EE"/>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E384E4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E43742A"/>
    <w:multiLevelType w:val="multilevel"/>
    <w:tmpl w:val="34B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F5752C1"/>
    <w:multiLevelType w:val="multilevel"/>
    <w:tmpl w:val="27BCAC3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7D1BF3"/>
    <w:multiLevelType w:val="multilevel"/>
    <w:tmpl w:val="DC52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FEF2E51"/>
    <w:multiLevelType w:val="multilevel"/>
    <w:tmpl w:val="1BA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0B43318"/>
    <w:multiLevelType w:val="multilevel"/>
    <w:tmpl w:val="A60A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1CF0A5F"/>
    <w:multiLevelType w:val="multilevel"/>
    <w:tmpl w:val="3B3A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D548E0"/>
    <w:multiLevelType w:val="multilevel"/>
    <w:tmpl w:val="F28A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725C83"/>
    <w:multiLevelType w:val="multilevel"/>
    <w:tmpl w:val="C770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61C7B7F"/>
    <w:multiLevelType w:val="multilevel"/>
    <w:tmpl w:val="1962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70F7BD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7BA2B54"/>
    <w:multiLevelType w:val="multilevel"/>
    <w:tmpl w:val="D14E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86E04C9"/>
    <w:multiLevelType w:val="multilevel"/>
    <w:tmpl w:val="A5DEAF5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2" w15:restartNumberingAfterBreak="0">
    <w:nsid w:val="3B9D2B04"/>
    <w:multiLevelType w:val="multilevel"/>
    <w:tmpl w:val="05A6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C6C2EC0"/>
    <w:multiLevelType w:val="multilevel"/>
    <w:tmpl w:val="58F4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E062F0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FE33933"/>
    <w:multiLevelType w:val="multilevel"/>
    <w:tmpl w:val="31F2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FE43FDD"/>
    <w:multiLevelType w:val="multilevel"/>
    <w:tmpl w:val="995E3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276713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F961AC"/>
    <w:multiLevelType w:val="multilevel"/>
    <w:tmpl w:val="804C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4996911"/>
    <w:multiLevelType w:val="multilevel"/>
    <w:tmpl w:val="E6246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894238"/>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6A74997"/>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6ED2E87"/>
    <w:multiLevelType w:val="multilevel"/>
    <w:tmpl w:val="481E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7263059"/>
    <w:multiLevelType w:val="multilevel"/>
    <w:tmpl w:val="165C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8082B52"/>
    <w:multiLevelType w:val="multilevel"/>
    <w:tmpl w:val="3912B09E"/>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8EB1F5B"/>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9017E99"/>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98950F8"/>
    <w:multiLevelType w:val="multilevel"/>
    <w:tmpl w:val="E4DC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30D9A"/>
    <w:multiLevelType w:val="multilevel"/>
    <w:tmpl w:val="F5DA5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7D66FD"/>
    <w:multiLevelType w:val="multilevel"/>
    <w:tmpl w:val="89D8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C1E70EB"/>
    <w:multiLevelType w:val="multilevel"/>
    <w:tmpl w:val="0C44D09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D2A1B5B"/>
    <w:multiLevelType w:val="multilevel"/>
    <w:tmpl w:val="522E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D3C4468"/>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E45E83"/>
    <w:multiLevelType w:val="multilevel"/>
    <w:tmpl w:val="1298D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164445"/>
    <w:multiLevelType w:val="multilevel"/>
    <w:tmpl w:val="BA32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A80E85"/>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0E76BF3"/>
    <w:multiLevelType w:val="multilevel"/>
    <w:tmpl w:val="34B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20B2470"/>
    <w:multiLevelType w:val="multilevel"/>
    <w:tmpl w:val="1D56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2891526"/>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3FF2FF4"/>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4465A31"/>
    <w:multiLevelType w:val="multilevel"/>
    <w:tmpl w:val="745690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6357A98"/>
    <w:multiLevelType w:val="multilevel"/>
    <w:tmpl w:val="B6E2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7DD0E5B"/>
    <w:multiLevelType w:val="multilevel"/>
    <w:tmpl w:val="CA9C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80D34F0"/>
    <w:multiLevelType w:val="multilevel"/>
    <w:tmpl w:val="16BC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8253C93"/>
    <w:multiLevelType w:val="multilevel"/>
    <w:tmpl w:val="186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843571A"/>
    <w:multiLevelType w:val="multilevel"/>
    <w:tmpl w:val="84263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89525A9"/>
    <w:multiLevelType w:val="multilevel"/>
    <w:tmpl w:val="27BCAC3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8AF759A"/>
    <w:multiLevelType w:val="multilevel"/>
    <w:tmpl w:val="36D628A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91A7790"/>
    <w:multiLevelType w:val="multilevel"/>
    <w:tmpl w:val="2148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A7B5730"/>
    <w:multiLevelType w:val="multilevel"/>
    <w:tmpl w:val="2440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A7F034D"/>
    <w:multiLevelType w:val="multilevel"/>
    <w:tmpl w:val="B1EC3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B325A0B"/>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B701D05"/>
    <w:multiLevelType w:val="multilevel"/>
    <w:tmpl w:val="19AA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DA82F44"/>
    <w:multiLevelType w:val="multilevel"/>
    <w:tmpl w:val="EF14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E594A5C"/>
    <w:multiLevelType w:val="multilevel"/>
    <w:tmpl w:val="275EA75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E896F73"/>
    <w:multiLevelType w:val="multilevel"/>
    <w:tmpl w:val="745690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FA042D7"/>
    <w:multiLevelType w:val="multilevel"/>
    <w:tmpl w:val="D840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FC604B6"/>
    <w:multiLevelType w:val="multilevel"/>
    <w:tmpl w:val="B8E48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0A26CA8"/>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2744EEF"/>
    <w:multiLevelType w:val="multilevel"/>
    <w:tmpl w:val="82D25614"/>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29835C2"/>
    <w:multiLevelType w:val="multilevel"/>
    <w:tmpl w:val="3B72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3684B38"/>
    <w:multiLevelType w:val="multilevel"/>
    <w:tmpl w:val="E1087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4707A9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48A4200"/>
    <w:multiLevelType w:val="multilevel"/>
    <w:tmpl w:val="9402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4F26FEC"/>
    <w:multiLevelType w:val="multilevel"/>
    <w:tmpl w:val="17D2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58B61D3"/>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5C750B5"/>
    <w:multiLevelType w:val="multilevel"/>
    <w:tmpl w:val="D7963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6D07591"/>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7D92B2C"/>
    <w:multiLevelType w:val="multilevel"/>
    <w:tmpl w:val="CA26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8956690"/>
    <w:multiLevelType w:val="multilevel"/>
    <w:tmpl w:val="34B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1F16AF"/>
    <w:multiLevelType w:val="hybridMultilevel"/>
    <w:tmpl w:val="FCFC1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A737F6C"/>
    <w:multiLevelType w:val="multilevel"/>
    <w:tmpl w:val="04FC8952"/>
    <w:lvl w:ilvl="0">
      <w:start w:val="12"/>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A824239"/>
    <w:multiLevelType w:val="multilevel"/>
    <w:tmpl w:val="AD42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DB92D39"/>
    <w:multiLevelType w:val="multilevel"/>
    <w:tmpl w:val="4314E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EAA3577"/>
    <w:multiLevelType w:val="multilevel"/>
    <w:tmpl w:val="8FE4B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F171997"/>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FFC710B"/>
    <w:multiLevelType w:val="multilevel"/>
    <w:tmpl w:val="F056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14C446E"/>
    <w:multiLevelType w:val="multilevel"/>
    <w:tmpl w:val="AC48ED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2BA1CC4"/>
    <w:multiLevelType w:val="multilevel"/>
    <w:tmpl w:val="919EF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3804796"/>
    <w:multiLevelType w:val="multilevel"/>
    <w:tmpl w:val="171A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4814ACA"/>
    <w:multiLevelType w:val="multilevel"/>
    <w:tmpl w:val="82B017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61D7C2C"/>
    <w:multiLevelType w:val="multilevel"/>
    <w:tmpl w:val="F2FC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69635BF"/>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798599E"/>
    <w:multiLevelType w:val="multilevel"/>
    <w:tmpl w:val="9428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7C77291"/>
    <w:multiLevelType w:val="multilevel"/>
    <w:tmpl w:val="0262D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8343D84"/>
    <w:multiLevelType w:val="hybridMultilevel"/>
    <w:tmpl w:val="BEE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942AD1"/>
    <w:multiLevelType w:val="multilevel"/>
    <w:tmpl w:val="997E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8C31DD8"/>
    <w:multiLevelType w:val="multilevel"/>
    <w:tmpl w:val="389A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98110A5"/>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A17115F"/>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A1E3167"/>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A6F4DE5"/>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BC225D2"/>
    <w:multiLevelType w:val="multilevel"/>
    <w:tmpl w:val="51A0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D6978E9"/>
    <w:multiLevelType w:val="multilevel"/>
    <w:tmpl w:val="BBA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EAD798B"/>
    <w:multiLevelType w:val="hybridMultilevel"/>
    <w:tmpl w:val="41F4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CE7F4A"/>
    <w:multiLevelType w:val="multilevel"/>
    <w:tmpl w:val="F6F0F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4165248">
    <w:abstractNumId w:val="63"/>
  </w:num>
  <w:num w:numId="2" w16cid:durableId="1840151600">
    <w:abstractNumId w:val="11"/>
  </w:num>
  <w:num w:numId="3" w16cid:durableId="690492436">
    <w:abstractNumId w:val="138"/>
  </w:num>
  <w:num w:numId="4" w16cid:durableId="259073124">
    <w:abstractNumId w:val="143"/>
  </w:num>
  <w:num w:numId="5" w16cid:durableId="551428932">
    <w:abstractNumId w:val="34"/>
  </w:num>
  <w:num w:numId="6" w16cid:durableId="1463494609">
    <w:abstractNumId w:val="0"/>
  </w:num>
  <w:num w:numId="7" w16cid:durableId="64886810">
    <w:abstractNumId w:val="57"/>
  </w:num>
  <w:num w:numId="8" w16cid:durableId="294994512">
    <w:abstractNumId w:val="127"/>
  </w:num>
  <w:num w:numId="9" w16cid:durableId="507863416">
    <w:abstractNumId w:val="93"/>
  </w:num>
  <w:num w:numId="10" w16cid:durableId="79261217">
    <w:abstractNumId w:val="130"/>
  </w:num>
  <w:num w:numId="11" w16cid:durableId="1115096353">
    <w:abstractNumId w:val="111"/>
  </w:num>
  <w:num w:numId="12" w16cid:durableId="451558875">
    <w:abstractNumId w:val="26"/>
  </w:num>
  <w:num w:numId="13" w16cid:durableId="1850676273">
    <w:abstractNumId w:val="40"/>
  </w:num>
  <w:num w:numId="14" w16cid:durableId="327749799">
    <w:abstractNumId w:val="134"/>
  </w:num>
  <w:num w:numId="15" w16cid:durableId="132799313">
    <w:abstractNumId w:val="46"/>
  </w:num>
  <w:num w:numId="16" w16cid:durableId="97608728">
    <w:abstractNumId w:val="100"/>
  </w:num>
  <w:num w:numId="17" w16cid:durableId="384720648">
    <w:abstractNumId w:val="41"/>
  </w:num>
  <w:num w:numId="18" w16cid:durableId="1880818908">
    <w:abstractNumId w:val="117"/>
  </w:num>
  <w:num w:numId="19" w16cid:durableId="1901164946">
    <w:abstractNumId w:val="104"/>
  </w:num>
  <w:num w:numId="20" w16cid:durableId="820073227">
    <w:abstractNumId w:val="92"/>
  </w:num>
  <w:num w:numId="21" w16cid:durableId="1718894951">
    <w:abstractNumId w:val="47"/>
  </w:num>
  <w:num w:numId="22" w16cid:durableId="1826359341">
    <w:abstractNumId w:val="82"/>
  </w:num>
  <w:num w:numId="23" w16cid:durableId="1279290055">
    <w:abstractNumId w:val="144"/>
  </w:num>
  <w:num w:numId="24" w16cid:durableId="14045807">
    <w:abstractNumId w:val="135"/>
  </w:num>
  <w:num w:numId="25" w16cid:durableId="782505100">
    <w:abstractNumId w:val="38"/>
  </w:num>
  <w:num w:numId="26" w16cid:durableId="447161003">
    <w:abstractNumId w:val="28"/>
  </w:num>
  <w:num w:numId="27" w16cid:durableId="2103212798">
    <w:abstractNumId w:val="108"/>
  </w:num>
  <w:num w:numId="28" w16cid:durableId="257060675">
    <w:abstractNumId w:val="85"/>
  </w:num>
  <w:num w:numId="29" w16cid:durableId="1447312117">
    <w:abstractNumId w:val="84"/>
  </w:num>
  <w:num w:numId="30" w16cid:durableId="844828564">
    <w:abstractNumId w:val="78"/>
  </w:num>
  <w:num w:numId="31" w16cid:durableId="126821419">
    <w:abstractNumId w:val="61"/>
  </w:num>
  <w:num w:numId="32" w16cid:durableId="2061126571">
    <w:abstractNumId w:val="87"/>
  </w:num>
  <w:num w:numId="33" w16cid:durableId="1906640054">
    <w:abstractNumId w:val="3"/>
  </w:num>
  <w:num w:numId="34" w16cid:durableId="36659930">
    <w:abstractNumId w:val="18"/>
  </w:num>
  <w:num w:numId="35" w16cid:durableId="1500972036">
    <w:abstractNumId w:val="35"/>
  </w:num>
  <w:num w:numId="36" w16cid:durableId="1325165322">
    <w:abstractNumId w:val="13"/>
  </w:num>
  <w:num w:numId="37" w16cid:durableId="2067531547">
    <w:abstractNumId w:val="4"/>
  </w:num>
  <w:num w:numId="38" w16cid:durableId="12001201">
    <w:abstractNumId w:val="95"/>
  </w:num>
  <w:num w:numId="39" w16cid:durableId="1662463409">
    <w:abstractNumId w:val="5"/>
  </w:num>
  <w:num w:numId="40" w16cid:durableId="1090076995">
    <w:abstractNumId w:val="112"/>
  </w:num>
  <w:num w:numId="41" w16cid:durableId="970133220">
    <w:abstractNumId w:val="60"/>
  </w:num>
  <w:num w:numId="42" w16cid:durableId="1705934790">
    <w:abstractNumId w:val="101"/>
  </w:num>
  <w:num w:numId="43" w16cid:durableId="897083387">
    <w:abstractNumId w:val="55"/>
  </w:num>
  <w:num w:numId="44" w16cid:durableId="838499527">
    <w:abstractNumId w:val="96"/>
  </w:num>
  <w:num w:numId="45" w16cid:durableId="1197934834">
    <w:abstractNumId w:val="53"/>
  </w:num>
  <w:num w:numId="46" w16cid:durableId="1492910451">
    <w:abstractNumId w:val="62"/>
  </w:num>
  <w:num w:numId="47" w16cid:durableId="1283850990">
    <w:abstractNumId w:val="23"/>
  </w:num>
  <w:num w:numId="48" w16cid:durableId="1701933044">
    <w:abstractNumId w:val="68"/>
  </w:num>
  <w:num w:numId="49" w16cid:durableId="807012395">
    <w:abstractNumId w:val="65"/>
  </w:num>
  <w:num w:numId="50" w16cid:durableId="889654350">
    <w:abstractNumId w:val="99"/>
  </w:num>
  <w:num w:numId="51" w16cid:durableId="1286933271">
    <w:abstractNumId w:val="137"/>
  </w:num>
  <w:num w:numId="52" w16cid:durableId="782649767">
    <w:abstractNumId w:val="115"/>
  </w:num>
  <w:num w:numId="53" w16cid:durableId="969700227">
    <w:abstractNumId w:val="27"/>
  </w:num>
  <w:num w:numId="54" w16cid:durableId="1583905309">
    <w:abstractNumId w:val="10"/>
  </w:num>
  <w:num w:numId="55" w16cid:durableId="249582694">
    <w:abstractNumId w:val="30"/>
  </w:num>
  <w:num w:numId="56" w16cid:durableId="1213691217">
    <w:abstractNumId w:val="129"/>
  </w:num>
  <w:num w:numId="57" w16cid:durableId="1021971727">
    <w:abstractNumId w:val="17"/>
  </w:num>
  <w:num w:numId="58" w16cid:durableId="1222910314">
    <w:abstractNumId w:val="54"/>
  </w:num>
  <w:num w:numId="59" w16cid:durableId="1551653227">
    <w:abstractNumId w:val="146"/>
  </w:num>
  <w:num w:numId="60" w16cid:durableId="1156916003">
    <w:abstractNumId w:val="132"/>
  </w:num>
  <w:num w:numId="61" w16cid:durableId="1010715893">
    <w:abstractNumId w:val="114"/>
  </w:num>
  <w:num w:numId="62" w16cid:durableId="348529839">
    <w:abstractNumId w:val="125"/>
  </w:num>
  <w:num w:numId="63" w16cid:durableId="1658724910">
    <w:abstractNumId w:val="74"/>
  </w:num>
  <w:num w:numId="64" w16cid:durableId="739326402">
    <w:abstractNumId w:val="2"/>
  </w:num>
  <w:num w:numId="65" w16cid:durableId="1775595817">
    <w:abstractNumId w:val="107"/>
  </w:num>
  <w:num w:numId="66" w16cid:durableId="1728608837">
    <w:abstractNumId w:val="58"/>
  </w:num>
  <w:num w:numId="67" w16cid:durableId="1087196434">
    <w:abstractNumId w:val="8"/>
  </w:num>
  <w:num w:numId="68" w16cid:durableId="1418093317">
    <w:abstractNumId w:val="56"/>
  </w:num>
  <w:num w:numId="69" w16cid:durableId="296952495">
    <w:abstractNumId w:val="123"/>
  </w:num>
  <w:num w:numId="70" w16cid:durableId="1046829815">
    <w:abstractNumId w:val="22"/>
  </w:num>
  <w:num w:numId="71" w16cid:durableId="1804345033">
    <w:abstractNumId w:val="80"/>
  </w:num>
  <w:num w:numId="72" w16cid:durableId="426537308">
    <w:abstractNumId w:val="128"/>
  </w:num>
  <w:num w:numId="73" w16cid:durableId="291832680">
    <w:abstractNumId w:val="124"/>
  </w:num>
  <w:num w:numId="74" w16cid:durableId="630135124">
    <w:abstractNumId w:val="69"/>
  </w:num>
  <w:num w:numId="75" w16cid:durableId="1259677673">
    <w:abstractNumId w:val="31"/>
  </w:num>
  <w:num w:numId="76" w16cid:durableId="527177555">
    <w:abstractNumId w:val="88"/>
  </w:num>
  <w:num w:numId="77" w16cid:durableId="1485733408">
    <w:abstractNumId w:val="15"/>
  </w:num>
  <w:num w:numId="78" w16cid:durableId="1489394099">
    <w:abstractNumId w:val="33"/>
  </w:num>
  <w:num w:numId="79" w16cid:durableId="1713727961">
    <w:abstractNumId w:val="73"/>
  </w:num>
  <w:num w:numId="80" w16cid:durableId="23993004">
    <w:abstractNumId w:val="103"/>
  </w:num>
  <w:num w:numId="81" w16cid:durableId="1464883069">
    <w:abstractNumId w:val="32"/>
  </w:num>
  <w:num w:numId="82" w16cid:durableId="1996444681">
    <w:abstractNumId w:val="66"/>
  </w:num>
  <w:num w:numId="83" w16cid:durableId="1760560786">
    <w:abstractNumId w:val="119"/>
  </w:num>
  <w:num w:numId="84" w16cid:durableId="1009677884">
    <w:abstractNumId w:val="79"/>
  </w:num>
  <w:num w:numId="85" w16cid:durableId="328872974">
    <w:abstractNumId w:val="94"/>
  </w:num>
  <w:num w:numId="86" w16cid:durableId="725496140">
    <w:abstractNumId w:val="52"/>
  </w:num>
  <w:num w:numId="87" w16cid:durableId="730346214">
    <w:abstractNumId w:val="121"/>
  </w:num>
  <w:num w:numId="88" w16cid:durableId="1739553356">
    <w:abstractNumId w:val="131"/>
  </w:num>
  <w:num w:numId="89" w16cid:durableId="931280137">
    <w:abstractNumId w:val="113"/>
  </w:num>
  <w:num w:numId="90" w16cid:durableId="1220021525">
    <w:abstractNumId w:val="49"/>
  </w:num>
  <w:num w:numId="91" w16cid:durableId="1585407481">
    <w:abstractNumId w:val="106"/>
  </w:num>
  <w:num w:numId="92" w16cid:durableId="1279683512">
    <w:abstractNumId w:val="91"/>
  </w:num>
  <w:num w:numId="93" w16cid:durableId="793641832">
    <w:abstractNumId w:val="81"/>
  </w:num>
  <w:num w:numId="94" w16cid:durableId="2099326592">
    <w:abstractNumId w:val="141"/>
  </w:num>
  <w:num w:numId="95" w16cid:durableId="676540034">
    <w:abstractNumId w:val="109"/>
  </w:num>
  <w:num w:numId="96" w16cid:durableId="1675841774">
    <w:abstractNumId w:val="1"/>
  </w:num>
  <w:num w:numId="97" w16cid:durableId="440534438">
    <w:abstractNumId w:val="19"/>
  </w:num>
  <w:num w:numId="98" w16cid:durableId="417485641">
    <w:abstractNumId w:val="118"/>
  </w:num>
  <w:num w:numId="99" w16cid:durableId="164901779">
    <w:abstractNumId w:val="67"/>
  </w:num>
  <w:num w:numId="100" w16cid:durableId="1139149173">
    <w:abstractNumId w:val="139"/>
  </w:num>
  <w:num w:numId="101" w16cid:durableId="309870158">
    <w:abstractNumId w:val="142"/>
  </w:num>
  <w:num w:numId="102" w16cid:durableId="271473043">
    <w:abstractNumId w:val="102"/>
  </w:num>
  <w:num w:numId="103" w16cid:durableId="1612660596">
    <w:abstractNumId w:val="14"/>
  </w:num>
  <w:num w:numId="104" w16cid:durableId="1334188419">
    <w:abstractNumId w:val="25"/>
  </w:num>
  <w:num w:numId="105" w16cid:durableId="1363020037">
    <w:abstractNumId w:val="59"/>
  </w:num>
  <w:num w:numId="106" w16cid:durableId="1834569018">
    <w:abstractNumId w:val="72"/>
  </w:num>
  <w:num w:numId="107" w16cid:durableId="1313171058">
    <w:abstractNumId w:val="122"/>
  </w:num>
  <w:num w:numId="108" w16cid:durableId="1434010722">
    <w:abstractNumId w:val="16"/>
  </w:num>
  <w:num w:numId="109" w16cid:durableId="1813400442">
    <w:abstractNumId w:val="75"/>
  </w:num>
  <w:num w:numId="110" w16cid:durableId="2110462043">
    <w:abstractNumId w:val="83"/>
  </w:num>
  <w:num w:numId="111" w16cid:durableId="772475876">
    <w:abstractNumId w:val="43"/>
  </w:num>
  <w:num w:numId="112" w16cid:durableId="141393584">
    <w:abstractNumId w:val="89"/>
  </w:num>
  <w:num w:numId="113" w16cid:durableId="859973507">
    <w:abstractNumId w:val="21"/>
  </w:num>
  <w:num w:numId="114" w16cid:durableId="382603636">
    <w:abstractNumId w:val="64"/>
  </w:num>
  <w:num w:numId="115" w16cid:durableId="758986968">
    <w:abstractNumId w:val="120"/>
  </w:num>
  <w:num w:numId="116" w16cid:durableId="880048493">
    <w:abstractNumId w:val="50"/>
  </w:num>
  <w:num w:numId="117" w16cid:durableId="2036151022">
    <w:abstractNumId w:val="36"/>
  </w:num>
  <w:num w:numId="118" w16cid:durableId="311640394">
    <w:abstractNumId w:val="71"/>
  </w:num>
  <w:num w:numId="119" w16cid:durableId="1174682511">
    <w:abstractNumId w:val="86"/>
  </w:num>
  <w:num w:numId="120" w16cid:durableId="497814360">
    <w:abstractNumId w:val="98"/>
  </w:num>
  <w:num w:numId="121" w16cid:durableId="652300356">
    <w:abstractNumId w:val="140"/>
  </w:num>
  <w:num w:numId="122" w16cid:durableId="1175606344">
    <w:abstractNumId w:val="20"/>
  </w:num>
  <w:num w:numId="123" w16cid:durableId="2073656728">
    <w:abstractNumId w:val="9"/>
  </w:num>
  <w:num w:numId="124" w16cid:durableId="408619881">
    <w:abstractNumId w:val="77"/>
  </w:num>
  <w:num w:numId="125" w16cid:durableId="1843662252">
    <w:abstractNumId w:val="39"/>
  </w:num>
  <w:num w:numId="126" w16cid:durableId="368651926">
    <w:abstractNumId w:val="76"/>
  </w:num>
  <w:num w:numId="127" w16cid:durableId="1396658770">
    <w:abstractNumId w:val="105"/>
  </w:num>
  <w:num w:numId="128" w16cid:durableId="1885866949">
    <w:abstractNumId w:val="90"/>
  </w:num>
  <w:num w:numId="129" w16cid:durableId="1750275315">
    <w:abstractNumId w:val="126"/>
  </w:num>
  <w:num w:numId="130" w16cid:durableId="245070408">
    <w:abstractNumId w:val="6"/>
  </w:num>
  <w:num w:numId="131" w16cid:durableId="1312950361">
    <w:abstractNumId w:val="110"/>
  </w:num>
  <w:num w:numId="132" w16cid:durableId="1878349108">
    <w:abstractNumId w:val="133"/>
  </w:num>
  <w:num w:numId="133" w16cid:durableId="207451459">
    <w:abstractNumId w:val="97"/>
  </w:num>
  <w:num w:numId="134" w16cid:durableId="1353990694">
    <w:abstractNumId w:val="7"/>
  </w:num>
  <w:num w:numId="135" w16cid:durableId="687679768">
    <w:abstractNumId w:val="48"/>
  </w:num>
  <w:num w:numId="136" w16cid:durableId="2112895317">
    <w:abstractNumId w:val="51"/>
  </w:num>
  <w:num w:numId="137" w16cid:durableId="1614095798">
    <w:abstractNumId w:val="42"/>
  </w:num>
  <w:num w:numId="138" w16cid:durableId="954672520">
    <w:abstractNumId w:val="24"/>
  </w:num>
  <w:num w:numId="139" w16cid:durableId="724716507">
    <w:abstractNumId w:val="116"/>
  </w:num>
  <w:num w:numId="140" w16cid:durableId="1924561214">
    <w:abstractNumId w:val="29"/>
  </w:num>
  <w:num w:numId="141" w16cid:durableId="1767265709">
    <w:abstractNumId w:val="44"/>
  </w:num>
  <w:num w:numId="142" w16cid:durableId="542139494">
    <w:abstractNumId w:val="45"/>
  </w:num>
  <w:num w:numId="143" w16cid:durableId="1798907385">
    <w:abstractNumId w:val="37"/>
  </w:num>
  <w:num w:numId="144" w16cid:durableId="985667646">
    <w:abstractNumId w:val="70"/>
  </w:num>
  <w:num w:numId="145" w16cid:durableId="1495491556">
    <w:abstractNumId w:val="136"/>
  </w:num>
  <w:num w:numId="146" w16cid:durableId="1415669239">
    <w:abstractNumId w:val="145"/>
  </w:num>
  <w:num w:numId="147" w16cid:durableId="125437521">
    <w:abstractNumId w:val="12"/>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79C"/>
    <w:rsid w:val="00002A35"/>
    <w:rsid w:val="00003661"/>
    <w:rsid w:val="00005E5C"/>
    <w:rsid w:val="000107CF"/>
    <w:rsid w:val="000128F2"/>
    <w:rsid w:val="00016087"/>
    <w:rsid w:val="00023CE6"/>
    <w:rsid w:val="00025EA3"/>
    <w:rsid w:val="00026E81"/>
    <w:rsid w:val="000313B6"/>
    <w:rsid w:val="00042FC5"/>
    <w:rsid w:val="00043F13"/>
    <w:rsid w:val="000452EF"/>
    <w:rsid w:val="00051F70"/>
    <w:rsid w:val="000553F3"/>
    <w:rsid w:val="00057268"/>
    <w:rsid w:val="0007278A"/>
    <w:rsid w:val="00072919"/>
    <w:rsid w:val="00076F1A"/>
    <w:rsid w:val="00080C2E"/>
    <w:rsid w:val="000813A1"/>
    <w:rsid w:val="00087699"/>
    <w:rsid w:val="00091606"/>
    <w:rsid w:val="000944CE"/>
    <w:rsid w:val="00095455"/>
    <w:rsid w:val="00095D4F"/>
    <w:rsid w:val="000A3B9C"/>
    <w:rsid w:val="000A5B3D"/>
    <w:rsid w:val="000B3A08"/>
    <w:rsid w:val="000B418E"/>
    <w:rsid w:val="000B4DA1"/>
    <w:rsid w:val="000B5774"/>
    <w:rsid w:val="000B6A31"/>
    <w:rsid w:val="000C0E3B"/>
    <w:rsid w:val="000C760A"/>
    <w:rsid w:val="000D0045"/>
    <w:rsid w:val="000D0A89"/>
    <w:rsid w:val="000E59BD"/>
    <w:rsid w:val="000F0E7C"/>
    <w:rsid w:val="000F171A"/>
    <w:rsid w:val="000F1A78"/>
    <w:rsid w:val="000F22C3"/>
    <w:rsid w:val="00117860"/>
    <w:rsid w:val="0012319E"/>
    <w:rsid w:val="00127730"/>
    <w:rsid w:val="00130F1B"/>
    <w:rsid w:val="00133447"/>
    <w:rsid w:val="00141599"/>
    <w:rsid w:val="00141BF5"/>
    <w:rsid w:val="001430DC"/>
    <w:rsid w:val="00151A0B"/>
    <w:rsid w:val="00156E1B"/>
    <w:rsid w:val="00161AAB"/>
    <w:rsid w:val="001750F2"/>
    <w:rsid w:val="00180D07"/>
    <w:rsid w:val="0018629D"/>
    <w:rsid w:val="001A10BD"/>
    <w:rsid w:val="001A1E09"/>
    <w:rsid w:val="001A73C0"/>
    <w:rsid w:val="001C3224"/>
    <w:rsid w:val="001D18AF"/>
    <w:rsid w:val="001D4686"/>
    <w:rsid w:val="001D6A07"/>
    <w:rsid w:val="001E3490"/>
    <w:rsid w:val="001E5196"/>
    <w:rsid w:val="001E75EA"/>
    <w:rsid w:val="002041A4"/>
    <w:rsid w:val="00204CCB"/>
    <w:rsid w:val="00211F81"/>
    <w:rsid w:val="00225A0B"/>
    <w:rsid w:val="002326DD"/>
    <w:rsid w:val="00233080"/>
    <w:rsid w:val="00236242"/>
    <w:rsid w:val="002409B4"/>
    <w:rsid w:val="00256995"/>
    <w:rsid w:val="00256DA5"/>
    <w:rsid w:val="0026094D"/>
    <w:rsid w:val="0026130E"/>
    <w:rsid w:val="00261AC7"/>
    <w:rsid w:val="00264E0D"/>
    <w:rsid w:val="0027233E"/>
    <w:rsid w:val="00272A15"/>
    <w:rsid w:val="0027379C"/>
    <w:rsid w:val="00283671"/>
    <w:rsid w:val="00284290"/>
    <w:rsid w:val="002842C7"/>
    <w:rsid w:val="00285D4E"/>
    <w:rsid w:val="00290583"/>
    <w:rsid w:val="00290915"/>
    <w:rsid w:val="0029421E"/>
    <w:rsid w:val="002979EE"/>
    <w:rsid w:val="002A2E90"/>
    <w:rsid w:val="002A486E"/>
    <w:rsid w:val="002B2B44"/>
    <w:rsid w:val="002B3E3B"/>
    <w:rsid w:val="002B4242"/>
    <w:rsid w:val="002B7CA7"/>
    <w:rsid w:val="002C15C9"/>
    <w:rsid w:val="002C696F"/>
    <w:rsid w:val="002E4E38"/>
    <w:rsid w:val="002E70ED"/>
    <w:rsid w:val="0030367F"/>
    <w:rsid w:val="00313FD6"/>
    <w:rsid w:val="00336493"/>
    <w:rsid w:val="0033770A"/>
    <w:rsid w:val="003411EB"/>
    <w:rsid w:val="00347927"/>
    <w:rsid w:val="0035341B"/>
    <w:rsid w:val="00354C8D"/>
    <w:rsid w:val="0036694D"/>
    <w:rsid w:val="0037313E"/>
    <w:rsid w:val="003761E9"/>
    <w:rsid w:val="003815F4"/>
    <w:rsid w:val="00383672"/>
    <w:rsid w:val="00383DAD"/>
    <w:rsid w:val="00384004"/>
    <w:rsid w:val="00387E34"/>
    <w:rsid w:val="00390BAC"/>
    <w:rsid w:val="00395235"/>
    <w:rsid w:val="003970A8"/>
    <w:rsid w:val="00397110"/>
    <w:rsid w:val="003A76F6"/>
    <w:rsid w:val="003A77AB"/>
    <w:rsid w:val="003B0F97"/>
    <w:rsid w:val="003B71B6"/>
    <w:rsid w:val="003B783A"/>
    <w:rsid w:val="003C0374"/>
    <w:rsid w:val="003C47F0"/>
    <w:rsid w:val="003C617D"/>
    <w:rsid w:val="003D0A17"/>
    <w:rsid w:val="003E124F"/>
    <w:rsid w:val="003E411B"/>
    <w:rsid w:val="003F1F7F"/>
    <w:rsid w:val="00401C04"/>
    <w:rsid w:val="00410669"/>
    <w:rsid w:val="00415D2F"/>
    <w:rsid w:val="00422FA0"/>
    <w:rsid w:val="004351AC"/>
    <w:rsid w:val="00437B88"/>
    <w:rsid w:val="00437CD4"/>
    <w:rsid w:val="00442832"/>
    <w:rsid w:val="00445386"/>
    <w:rsid w:val="004533A7"/>
    <w:rsid w:val="004770F1"/>
    <w:rsid w:val="004877CB"/>
    <w:rsid w:val="00491584"/>
    <w:rsid w:val="00493E07"/>
    <w:rsid w:val="004A4C49"/>
    <w:rsid w:val="004B0377"/>
    <w:rsid w:val="004B26F4"/>
    <w:rsid w:val="004B29F9"/>
    <w:rsid w:val="004B67D5"/>
    <w:rsid w:val="004C1FC9"/>
    <w:rsid w:val="004D70A1"/>
    <w:rsid w:val="004E4C57"/>
    <w:rsid w:val="004F174D"/>
    <w:rsid w:val="004F32CC"/>
    <w:rsid w:val="004F32DD"/>
    <w:rsid w:val="004F5D31"/>
    <w:rsid w:val="00502A17"/>
    <w:rsid w:val="005077CC"/>
    <w:rsid w:val="00517B5D"/>
    <w:rsid w:val="00526F75"/>
    <w:rsid w:val="005275BD"/>
    <w:rsid w:val="00533FFD"/>
    <w:rsid w:val="00536C88"/>
    <w:rsid w:val="0054098C"/>
    <w:rsid w:val="00541664"/>
    <w:rsid w:val="005422F4"/>
    <w:rsid w:val="00543621"/>
    <w:rsid w:val="005465C1"/>
    <w:rsid w:val="005526BE"/>
    <w:rsid w:val="00552E17"/>
    <w:rsid w:val="00553EF4"/>
    <w:rsid w:val="00562608"/>
    <w:rsid w:val="00564C97"/>
    <w:rsid w:val="005706C1"/>
    <w:rsid w:val="00572EC8"/>
    <w:rsid w:val="005733D0"/>
    <w:rsid w:val="005734CA"/>
    <w:rsid w:val="005779B5"/>
    <w:rsid w:val="005804E9"/>
    <w:rsid w:val="00582C0A"/>
    <w:rsid w:val="00582E87"/>
    <w:rsid w:val="005846AA"/>
    <w:rsid w:val="00592745"/>
    <w:rsid w:val="00593944"/>
    <w:rsid w:val="005A46D2"/>
    <w:rsid w:val="005B343D"/>
    <w:rsid w:val="005C6E19"/>
    <w:rsid w:val="005D5D40"/>
    <w:rsid w:val="005D7720"/>
    <w:rsid w:val="005E15C5"/>
    <w:rsid w:val="005E37E4"/>
    <w:rsid w:val="005E5675"/>
    <w:rsid w:val="005E6856"/>
    <w:rsid w:val="005F10ED"/>
    <w:rsid w:val="005F3B57"/>
    <w:rsid w:val="006102BB"/>
    <w:rsid w:val="006112FB"/>
    <w:rsid w:val="0061148B"/>
    <w:rsid w:val="00621A1B"/>
    <w:rsid w:val="00625EE6"/>
    <w:rsid w:val="00632F32"/>
    <w:rsid w:val="006334C7"/>
    <w:rsid w:val="00634FD8"/>
    <w:rsid w:val="006362C8"/>
    <w:rsid w:val="006445BB"/>
    <w:rsid w:val="00661EAA"/>
    <w:rsid w:val="00661FF5"/>
    <w:rsid w:val="006628C7"/>
    <w:rsid w:val="0066522A"/>
    <w:rsid w:val="00667C29"/>
    <w:rsid w:val="00671186"/>
    <w:rsid w:val="006753B7"/>
    <w:rsid w:val="0068224C"/>
    <w:rsid w:val="006A4F5C"/>
    <w:rsid w:val="006A54F5"/>
    <w:rsid w:val="006B0213"/>
    <w:rsid w:val="006C4579"/>
    <w:rsid w:val="006D784D"/>
    <w:rsid w:val="006D7B40"/>
    <w:rsid w:val="006E616A"/>
    <w:rsid w:val="006F3766"/>
    <w:rsid w:val="006F6278"/>
    <w:rsid w:val="006F7D73"/>
    <w:rsid w:val="0070070F"/>
    <w:rsid w:val="007009DA"/>
    <w:rsid w:val="00701BBE"/>
    <w:rsid w:val="00703430"/>
    <w:rsid w:val="007040AF"/>
    <w:rsid w:val="00705D41"/>
    <w:rsid w:val="007101A0"/>
    <w:rsid w:val="007218B3"/>
    <w:rsid w:val="00736AC5"/>
    <w:rsid w:val="007374BA"/>
    <w:rsid w:val="00751812"/>
    <w:rsid w:val="0076027B"/>
    <w:rsid w:val="00762F26"/>
    <w:rsid w:val="00763155"/>
    <w:rsid w:val="00766D17"/>
    <w:rsid w:val="00771049"/>
    <w:rsid w:val="00773C07"/>
    <w:rsid w:val="0077781D"/>
    <w:rsid w:val="007818F9"/>
    <w:rsid w:val="007819F9"/>
    <w:rsid w:val="00790A86"/>
    <w:rsid w:val="007913E6"/>
    <w:rsid w:val="00797E25"/>
    <w:rsid w:val="007A02CB"/>
    <w:rsid w:val="007A3C64"/>
    <w:rsid w:val="007D6285"/>
    <w:rsid w:val="007E3C8A"/>
    <w:rsid w:val="007F34E7"/>
    <w:rsid w:val="007F6BE6"/>
    <w:rsid w:val="008000AD"/>
    <w:rsid w:val="00803649"/>
    <w:rsid w:val="00803E46"/>
    <w:rsid w:val="00804E9B"/>
    <w:rsid w:val="008063F2"/>
    <w:rsid w:val="00807640"/>
    <w:rsid w:val="0081046D"/>
    <w:rsid w:val="0081123D"/>
    <w:rsid w:val="008168AB"/>
    <w:rsid w:val="008171DC"/>
    <w:rsid w:val="008204FD"/>
    <w:rsid w:val="008235D1"/>
    <w:rsid w:val="00833095"/>
    <w:rsid w:val="008402C1"/>
    <w:rsid w:val="0084187D"/>
    <w:rsid w:val="00841E12"/>
    <w:rsid w:val="008436CC"/>
    <w:rsid w:val="00843EC3"/>
    <w:rsid w:val="008544BB"/>
    <w:rsid w:val="00873E45"/>
    <w:rsid w:val="0087582C"/>
    <w:rsid w:val="00877835"/>
    <w:rsid w:val="00877C7C"/>
    <w:rsid w:val="0088701C"/>
    <w:rsid w:val="0089396F"/>
    <w:rsid w:val="008965BB"/>
    <w:rsid w:val="008B2C2D"/>
    <w:rsid w:val="008D0791"/>
    <w:rsid w:val="008D18BB"/>
    <w:rsid w:val="008D2C4D"/>
    <w:rsid w:val="008E6E66"/>
    <w:rsid w:val="008F3685"/>
    <w:rsid w:val="0090464A"/>
    <w:rsid w:val="00904907"/>
    <w:rsid w:val="009124FF"/>
    <w:rsid w:val="009209F3"/>
    <w:rsid w:val="009250D5"/>
    <w:rsid w:val="00930F84"/>
    <w:rsid w:val="0093205B"/>
    <w:rsid w:val="009350F1"/>
    <w:rsid w:val="00936295"/>
    <w:rsid w:val="00936708"/>
    <w:rsid w:val="009416D9"/>
    <w:rsid w:val="0094589F"/>
    <w:rsid w:val="00964A41"/>
    <w:rsid w:val="00965B7D"/>
    <w:rsid w:val="00974EFA"/>
    <w:rsid w:val="00981180"/>
    <w:rsid w:val="00987A8D"/>
    <w:rsid w:val="00991C43"/>
    <w:rsid w:val="009A4753"/>
    <w:rsid w:val="009A5B60"/>
    <w:rsid w:val="009B3541"/>
    <w:rsid w:val="009B4935"/>
    <w:rsid w:val="009C6C48"/>
    <w:rsid w:val="009D1561"/>
    <w:rsid w:val="009E1182"/>
    <w:rsid w:val="009E3C13"/>
    <w:rsid w:val="00A14BA8"/>
    <w:rsid w:val="00A2160A"/>
    <w:rsid w:val="00A2385A"/>
    <w:rsid w:val="00A31F6F"/>
    <w:rsid w:val="00A323EA"/>
    <w:rsid w:val="00A32741"/>
    <w:rsid w:val="00A4574C"/>
    <w:rsid w:val="00A479C9"/>
    <w:rsid w:val="00A52EE8"/>
    <w:rsid w:val="00A532A3"/>
    <w:rsid w:val="00A71981"/>
    <w:rsid w:val="00A73B84"/>
    <w:rsid w:val="00A759E1"/>
    <w:rsid w:val="00A765D7"/>
    <w:rsid w:val="00A85F92"/>
    <w:rsid w:val="00A90AAD"/>
    <w:rsid w:val="00A92FF5"/>
    <w:rsid w:val="00A96FD7"/>
    <w:rsid w:val="00AA24EB"/>
    <w:rsid w:val="00AA5DF8"/>
    <w:rsid w:val="00AA6D2B"/>
    <w:rsid w:val="00AB01FE"/>
    <w:rsid w:val="00AB273E"/>
    <w:rsid w:val="00AB346A"/>
    <w:rsid w:val="00AC4EE3"/>
    <w:rsid w:val="00AC5CF4"/>
    <w:rsid w:val="00AD168F"/>
    <w:rsid w:val="00AE2167"/>
    <w:rsid w:val="00AE2169"/>
    <w:rsid w:val="00AE6B1B"/>
    <w:rsid w:val="00AE6BF2"/>
    <w:rsid w:val="00AF058D"/>
    <w:rsid w:val="00AF16FB"/>
    <w:rsid w:val="00AF22CE"/>
    <w:rsid w:val="00B02E2A"/>
    <w:rsid w:val="00B04FD7"/>
    <w:rsid w:val="00B135E1"/>
    <w:rsid w:val="00B23297"/>
    <w:rsid w:val="00B24EA9"/>
    <w:rsid w:val="00B262AC"/>
    <w:rsid w:val="00B26D32"/>
    <w:rsid w:val="00B27FA3"/>
    <w:rsid w:val="00B30CBD"/>
    <w:rsid w:val="00B330A2"/>
    <w:rsid w:val="00B353BD"/>
    <w:rsid w:val="00B4075D"/>
    <w:rsid w:val="00B414AF"/>
    <w:rsid w:val="00B510C0"/>
    <w:rsid w:val="00B56320"/>
    <w:rsid w:val="00B57DB6"/>
    <w:rsid w:val="00B62913"/>
    <w:rsid w:val="00B65345"/>
    <w:rsid w:val="00B7146C"/>
    <w:rsid w:val="00B7355B"/>
    <w:rsid w:val="00B77569"/>
    <w:rsid w:val="00B84C27"/>
    <w:rsid w:val="00B909A0"/>
    <w:rsid w:val="00B9193B"/>
    <w:rsid w:val="00B91F82"/>
    <w:rsid w:val="00B93638"/>
    <w:rsid w:val="00B96E30"/>
    <w:rsid w:val="00B9739E"/>
    <w:rsid w:val="00BA6EAE"/>
    <w:rsid w:val="00BB6E6D"/>
    <w:rsid w:val="00BB78C3"/>
    <w:rsid w:val="00BB7C75"/>
    <w:rsid w:val="00BC0471"/>
    <w:rsid w:val="00BD0D86"/>
    <w:rsid w:val="00BD30C9"/>
    <w:rsid w:val="00BE02DE"/>
    <w:rsid w:val="00BE1994"/>
    <w:rsid w:val="00BE692E"/>
    <w:rsid w:val="00BF280B"/>
    <w:rsid w:val="00BF724F"/>
    <w:rsid w:val="00BF7CE7"/>
    <w:rsid w:val="00C076BD"/>
    <w:rsid w:val="00C2114A"/>
    <w:rsid w:val="00C219CD"/>
    <w:rsid w:val="00C32283"/>
    <w:rsid w:val="00C36E06"/>
    <w:rsid w:val="00C46AAA"/>
    <w:rsid w:val="00C523B8"/>
    <w:rsid w:val="00C540FE"/>
    <w:rsid w:val="00C57903"/>
    <w:rsid w:val="00C600BE"/>
    <w:rsid w:val="00C60DBC"/>
    <w:rsid w:val="00C7499E"/>
    <w:rsid w:val="00C74D67"/>
    <w:rsid w:val="00C80340"/>
    <w:rsid w:val="00C919A1"/>
    <w:rsid w:val="00C94E0C"/>
    <w:rsid w:val="00C9673E"/>
    <w:rsid w:val="00C97116"/>
    <w:rsid w:val="00CA19F6"/>
    <w:rsid w:val="00CA7312"/>
    <w:rsid w:val="00CA7AD2"/>
    <w:rsid w:val="00CB3349"/>
    <w:rsid w:val="00CB678C"/>
    <w:rsid w:val="00CD13CD"/>
    <w:rsid w:val="00CE38B2"/>
    <w:rsid w:val="00CE460E"/>
    <w:rsid w:val="00CF13A3"/>
    <w:rsid w:val="00CF3A4B"/>
    <w:rsid w:val="00CF7C30"/>
    <w:rsid w:val="00D00CA5"/>
    <w:rsid w:val="00D10591"/>
    <w:rsid w:val="00D11762"/>
    <w:rsid w:val="00D117B0"/>
    <w:rsid w:val="00D1223A"/>
    <w:rsid w:val="00D13A29"/>
    <w:rsid w:val="00D14380"/>
    <w:rsid w:val="00D151D7"/>
    <w:rsid w:val="00D16011"/>
    <w:rsid w:val="00D165EF"/>
    <w:rsid w:val="00D20F6C"/>
    <w:rsid w:val="00D246BD"/>
    <w:rsid w:val="00D30728"/>
    <w:rsid w:val="00D36A61"/>
    <w:rsid w:val="00D402CA"/>
    <w:rsid w:val="00D42DE0"/>
    <w:rsid w:val="00D518BA"/>
    <w:rsid w:val="00D525F1"/>
    <w:rsid w:val="00D53FC1"/>
    <w:rsid w:val="00D545D5"/>
    <w:rsid w:val="00D60C04"/>
    <w:rsid w:val="00D6504D"/>
    <w:rsid w:val="00D67D2A"/>
    <w:rsid w:val="00D70D9B"/>
    <w:rsid w:val="00D7779B"/>
    <w:rsid w:val="00D92DA9"/>
    <w:rsid w:val="00DB50B1"/>
    <w:rsid w:val="00DC1339"/>
    <w:rsid w:val="00DC430C"/>
    <w:rsid w:val="00DC66A1"/>
    <w:rsid w:val="00DD3EEF"/>
    <w:rsid w:val="00DD4177"/>
    <w:rsid w:val="00DD5F12"/>
    <w:rsid w:val="00DE240D"/>
    <w:rsid w:val="00DE6CA8"/>
    <w:rsid w:val="00DF0381"/>
    <w:rsid w:val="00DF050E"/>
    <w:rsid w:val="00DF2290"/>
    <w:rsid w:val="00E00044"/>
    <w:rsid w:val="00E01AB7"/>
    <w:rsid w:val="00E0282C"/>
    <w:rsid w:val="00E115D8"/>
    <w:rsid w:val="00E1371D"/>
    <w:rsid w:val="00E20B5C"/>
    <w:rsid w:val="00E25865"/>
    <w:rsid w:val="00E42F01"/>
    <w:rsid w:val="00E53103"/>
    <w:rsid w:val="00E53DAA"/>
    <w:rsid w:val="00E57F43"/>
    <w:rsid w:val="00E63A98"/>
    <w:rsid w:val="00E63FE1"/>
    <w:rsid w:val="00E6454D"/>
    <w:rsid w:val="00E66A5B"/>
    <w:rsid w:val="00E673FA"/>
    <w:rsid w:val="00E674C4"/>
    <w:rsid w:val="00E67E9E"/>
    <w:rsid w:val="00E834DF"/>
    <w:rsid w:val="00E83630"/>
    <w:rsid w:val="00E85869"/>
    <w:rsid w:val="00E9065D"/>
    <w:rsid w:val="00E943DC"/>
    <w:rsid w:val="00EA0BBC"/>
    <w:rsid w:val="00EA17FB"/>
    <w:rsid w:val="00EA5709"/>
    <w:rsid w:val="00EA6B49"/>
    <w:rsid w:val="00EB06C3"/>
    <w:rsid w:val="00EB27D2"/>
    <w:rsid w:val="00EB5C38"/>
    <w:rsid w:val="00EC0E1E"/>
    <w:rsid w:val="00EC2112"/>
    <w:rsid w:val="00EC5A21"/>
    <w:rsid w:val="00EC67AB"/>
    <w:rsid w:val="00EE20AB"/>
    <w:rsid w:val="00EF0B54"/>
    <w:rsid w:val="00EF2731"/>
    <w:rsid w:val="00EF300C"/>
    <w:rsid w:val="00EF7519"/>
    <w:rsid w:val="00F01158"/>
    <w:rsid w:val="00F01B9D"/>
    <w:rsid w:val="00F01D43"/>
    <w:rsid w:val="00F04B57"/>
    <w:rsid w:val="00F05C68"/>
    <w:rsid w:val="00F06C0D"/>
    <w:rsid w:val="00F1265A"/>
    <w:rsid w:val="00F14DEF"/>
    <w:rsid w:val="00F16C88"/>
    <w:rsid w:val="00F27271"/>
    <w:rsid w:val="00F27DEF"/>
    <w:rsid w:val="00F36D75"/>
    <w:rsid w:val="00F371BB"/>
    <w:rsid w:val="00F377A9"/>
    <w:rsid w:val="00F40547"/>
    <w:rsid w:val="00F4180A"/>
    <w:rsid w:val="00F41DF7"/>
    <w:rsid w:val="00F42A91"/>
    <w:rsid w:val="00F450E6"/>
    <w:rsid w:val="00F615DB"/>
    <w:rsid w:val="00F6223B"/>
    <w:rsid w:val="00F651F7"/>
    <w:rsid w:val="00F705C8"/>
    <w:rsid w:val="00F70F06"/>
    <w:rsid w:val="00F71E19"/>
    <w:rsid w:val="00F86340"/>
    <w:rsid w:val="00F90254"/>
    <w:rsid w:val="00F91113"/>
    <w:rsid w:val="00F94410"/>
    <w:rsid w:val="00FA70FB"/>
    <w:rsid w:val="00FB165D"/>
    <w:rsid w:val="00FB16E7"/>
    <w:rsid w:val="00FB5794"/>
    <w:rsid w:val="00FC2A84"/>
    <w:rsid w:val="00FC3508"/>
    <w:rsid w:val="00FC47D5"/>
    <w:rsid w:val="00FC5AB4"/>
    <w:rsid w:val="00FC688A"/>
    <w:rsid w:val="00FC6BE2"/>
    <w:rsid w:val="00FD0214"/>
    <w:rsid w:val="00FD7264"/>
    <w:rsid w:val="00FE0529"/>
    <w:rsid w:val="00FE2B2F"/>
    <w:rsid w:val="00FE5EBC"/>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C711F"/>
  <w15:chartTrackingRefBased/>
  <w15:docId w15:val="{A9F9505F-E9A8-410E-B386-3F5F9542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customStyle="1" w:styleId="sectbi">
    <w:name w:val="sectbi"/>
    <w:basedOn w:val="Normal"/>
    <w:rsid w:val="00256D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bi2">
    <w:name w:val="sectbi2"/>
    <w:basedOn w:val="Normal"/>
    <w:rsid w:val="00256DA5"/>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36708"/>
    <w:pPr>
      <w:spacing w:after="0" w:line="240" w:lineRule="auto"/>
    </w:pPr>
  </w:style>
  <w:style w:type="paragraph" w:styleId="NormalWeb">
    <w:name w:val="Normal (Web)"/>
    <w:basedOn w:val="Normal"/>
    <w:uiPriority w:val="99"/>
    <w:unhideWhenUsed/>
    <w:rsid w:val="00B91F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91F82"/>
  </w:style>
  <w:style w:type="character" w:styleId="Emphasis">
    <w:name w:val="Emphasis"/>
    <w:basedOn w:val="DefaultParagraphFont"/>
    <w:uiPriority w:val="20"/>
    <w:qFormat/>
    <w:rsid w:val="00B91F82"/>
    <w:rPr>
      <w:i/>
      <w:iCs/>
    </w:rPr>
  </w:style>
  <w:style w:type="character" w:customStyle="1" w:styleId="screenreader-only">
    <w:name w:val="screenreader-only"/>
    <w:basedOn w:val="DefaultParagraphFont"/>
    <w:rsid w:val="00B91F82"/>
  </w:style>
  <w:style w:type="character" w:customStyle="1" w:styleId="rsbtnbtnlabel">
    <w:name w:val="rsbtn_btnlabel"/>
    <w:basedOn w:val="DefaultParagraphFont"/>
    <w:rsid w:val="00B91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914">
      <w:bodyDiv w:val="1"/>
      <w:marLeft w:val="0"/>
      <w:marRight w:val="0"/>
      <w:marTop w:val="0"/>
      <w:marBottom w:val="0"/>
      <w:divBdr>
        <w:top w:val="none" w:sz="0" w:space="0" w:color="auto"/>
        <w:left w:val="none" w:sz="0" w:space="0" w:color="auto"/>
        <w:bottom w:val="none" w:sz="0" w:space="0" w:color="auto"/>
        <w:right w:val="none" w:sz="0" w:space="0" w:color="auto"/>
      </w:divBdr>
    </w:div>
    <w:div w:id="34275448">
      <w:bodyDiv w:val="1"/>
      <w:marLeft w:val="0"/>
      <w:marRight w:val="0"/>
      <w:marTop w:val="0"/>
      <w:marBottom w:val="0"/>
      <w:divBdr>
        <w:top w:val="none" w:sz="0" w:space="0" w:color="auto"/>
        <w:left w:val="none" w:sz="0" w:space="0" w:color="auto"/>
        <w:bottom w:val="none" w:sz="0" w:space="0" w:color="auto"/>
        <w:right w:val="none" w:sz="0" w:space="0" w:color="auto"/>
      </w:divBdr>
    </w:div>
    <w:div w:id="68967447">
      <w:bodyDiv w:val="1"/>
      <w:marLeft w:val="0"/>
      <w:marRight w:val="0"/>
      <w:marTop w:val="0"/>
      <w:marBottom w:val="0"/>
      <w:divBdr>
        <w:top w:val="none" w:sz="0" w:space="0" w:color="auto"/>
        <w:left w:val="none" w:sz="0" w:space="0" w:color="auto"/>
        <w:bottom w:val="none" w:sz="0" w:space="0" w:color="auto"/>
        <w:right w:val="none" w:sz="0" w:space="0" w:color="auto"/>
      </w:divBdr>
    </w:div>
    <w:div w:id="69893952">
      <w:bodyDiv w:val="1"/>
      <w:marLeft w:val="0"/>
      <w:marRight w:val="0"/>
      <w:marTop w:val="0"/>
      <w:marBottom w:val="0"/>
      <w:divBdr>
        <w:top w:val="none" w:sz="0" w:space="0" w:color="auto"/>
        <w:left w:val="none" w:sz="0" w:space="0" w:color="auto"/>
        <w:bottom w:val="none" w:sz="0" w:space="0" w:color="auto"/>
        <w:right w:val="none" w:sz="0" w:space="0" w:color="auto"/>
      </w:divBdr>
    </w:div>
    <w:div w:id="74592692">
      <w:bodyDiv w:val="1"/>
      <w:marLeft w:val="0"/>
      <w:marRight w:val="0"/>
      <w:marTop w:val="0"/>
      <w:marBottom w:val="0"/>
      <w:divBdr>
        <w:top w:val="none" w:sz="0" w:space="0" w:color="auto"/>
        <w:left w:val="none" w:sz="0" w:space="0" w:color="auto"/>
        <w:bottom w:val="none" w:sz="0" w:space="0" w:color="auto"/>
        <w:right w:val="none" w:sz="0" w:space="0" w:color="auto"/>
      </w:divBdr>
    </w:div>
    <w:div w:id="87969686">
      <w:bodyDiv w:val="1"/>
      <w:marLeft w:val="0"/>
      <w:marRight w:val="0"/>
      <w:marTop w:val="0"/>
      <w:marBottom w:val="0"/>
      <w:divBdr>
        <w:top w:val="none" w:sz="0" w:space="0" w:color="auto"/>
        <w:left w:val="none" w:sz="0" w:space="0" w:color="auto"/>
        <w:bottom w:val="none" w:sz="0" w:space="0" w:color="auto"/>
        <w:right w:val="none" w:sz="0" w:space="0" w:color="auto"/>
      </w:divBdr>
    </w:div>
    <w:div w:id="119081010">
      <w:bodyDiv w:val="1"/>
      <w:marLeft w:val="0"/>
      <w:marRight w:val="0"/>
      <w:marTop w:val="0"/>
      <w:marBottom w:val="0"/>
      <w:divBdr>
        <w:top w:val="none" w:sz="0" w:space="0" w:color="auto"/>
        <w:left w:val="none" w:sz="0" w:space="0" w:color="auto"/>
        <w:bottom w:val="none" w:sz="0" w:space="0" w:color="auto"/>
        <w:right w:val="none" w:sz="0" w:space="0" w:color="auto"/>
      </w:divBdr>
    </w:div>
    <w:div w:id="122311053">
      <w:bodyDiv w:val="1"/>
      <w:marLeft w:val="0"/>
      <w:marRight w:val="0"/>
      <w:marTop w:val="0"/>
      <w:marBottom w:val="0"/>
      <w:divBdr>
        <w:top w:val="none" w:sz="0" w:space="0" w:color="auto"/>
        <w:left w:val="none" w:sz="0" w:space="0" w:color="auto"/>
        <w:bottom w:val="none" w:sz="0" w:space="0" w:color="auto"/>
        <w:right w:val="none" w:sz="0" w:space="0" w:color="auto"/>
      </w:divBdr>
    </w:div>
    <w:div w:id="136921780">
      <w:bodyDiv w:val="1"/>
      <w:marLeft w:val="0"/>
      <w:marRight w:val="0"/>
      <w:marTop w:val="0"/>
      <w:marBottom w:val="0"/>
      <w:divBdr>
        <w:top w:val="none" w:sz="0" w:space="0" w:color="auto"/>
        <w:left w:val="none" w:sz="0" w:space="0" w:color="auto"/>
        <w:bottom w:val="none" w:sz="0" w:space="0" w:color="auto"/>
        <w:right w:val="none" w:sz="0" w:space="0" w:color="auto"/>
      </w:divBdr>
    </w:div>
    <w:div w:id="139228604">
      <w:bodyDiv w:val="1"/>
      <w:marLeft w:val="0"/>
      <w:marRight w:val="0"/>
      <w:marTop w:val="0"/>
      <w:marBottom w:val="0"/>
      <w:divBdr>
        <w:top w:val="none" w:sz="0" w:space="0" w:color="auto"/>
        <w:left w:val="none" w:sz="0" w:space="0" w:color="auto"/>
        <w:bottom w:val="none" w:sz="0" w:space="0" w:color="auto"/>
        <w:right w:val="none" w:sz="0" w:space="0" w:color="auto"/>
      </w:divBdr>
    </w:div>
    <w:div w:id="143814712">
      <w:bodyDiv w:val="1"/>
      <w:marLeft w:val="0"/>
      <w:marRight w:val="0"/>
      <w:marTop w:val="0"/>
      <w:marBottom w:val="0"/>
      <w:divBdr>
        <w:top w:val="none" w:sz="0" w:space="0" w:color="auto"/>
        <w:left w:val="none" w:sz="0" w:space="0" w:color="auto"/>
        <w:bottom w:val="none" w:sz="0" w:space="0" w:color="auto"/>
        <w:right w:val="none" w:sz="0" w:space="0" w:color="auto"/>
      </w:divBdr>
    </w:div>
    <w:div w:id="150292129">
      <w:bodyDiv w:val="1"/>
      <w:marLeft w:val="0"/>
      <w:marRight w:val="0"/>
      <w:marTop w:val="0"/>
      <w:marBottom w:val="0"/>
      <w:divBdr>
        <w:top w:val="none" w:sz="0" w:space="0" w:color="auto"/>
        <w:left w:val="none" w:sz="0" w:space="0" w:color="auto"/>
        <w:bottom w:val="none" w:sz="0" w:space="0" w:color="auto"/>
        <w:right w:val="none" w:sz="0" w:space="0" w:color="auto"/>
      </w:divBdr>
    </w:div>
    <w:div w:id="185994465">
      <w:bodyDiv w:val="1"/>
      <w:marLeft w:val="0"/>
      <w:marRight w:val="0"/>
      <w:marTop w:val="0"/>
      <w:marBottom w:val="0"/>
      <w:divBdr>
        <w:top w:val="none" w:sz="0" w:space="0" w:color="auto"/>
        <w:left w:val="none" w:sz="0" w:space="0" w:color="auto"/>
        <w:bottom w:val="none" w:sz="0" w:space="0" w:color="auto"/>
        <w:right w:val="none" w:sz="0" w:space="0" w:color="auto"/>
      </w:divBdr>
    </w:div>
    <w:div w:id="227889636">
      <w:bodyDiv w:val="1"/>
      <w:marLeft w:val="0"/>
      <w:marRight w:val="0"/>
      <w:marTop w:val="0"/>
      <w:marBottom w:val="0"/>
      <w:divBdr>
        <w:top w:val="none" w:sz="0" w:space="0" w:color="auto"/>
        <w:left w:val="none" w:sz="0" w:space="0" w:color="auto"/>
        <w:bottom w:val="none" w:sz="0" w:space="0" w:color="auto"/>
        <w:right w:val="none" w:sz="0" w:space="0" w:color="auto"/>
      </w:divBdr>
    </w:div>
    <w:div w:id="258370086">
      <w:bodyDiv w:val="1"/>
      <w:marLeft w:val="0"/>
      <w:marRight w:val="0"/>
      <w:marTop w:val="0"/>
      <w:marBottom w:val="0"/>
      <w:divBdr>
        <w:top w:val="none" w:sz="0" w:space="0" w:color="auto"/>
        <w:left w:val="none" w:sz="0" w:space="0" w:color="auto"/>
        <w:bottom w:val="none" w:sz="0" w:space="0" w:color="auto"/>
        <w:right w:val="none" w:sz="0" w:space="0" w:color="auto"/>
      </w:divBdr>
    </w:div>
    <w:div w:id="378169515">
      <w:bodyDiv w:val="1"/>
      <w:marLeft w:val="0"/>
      <w:marRight w:val="0"/>
      <w:marTop w:val="0"/>
      <w:marBottom w:val="0"/>
      <w:divBdr>
        <w:top w:val="none" w:sz="0" w:space="0" w:color="auto"/>
        <w:left w:val="none" w:sz="0" w:space="0" w:color="auto"/>
        <w:bottom w:val="none" w:sz="0" w:space="0" w:color="auto"/>
        <w:right w:val="none" w:sz="0" w:space="0" w:color="auto"/>
      </w:divBdr>
    </w:div>
    <w:div w:id="386028255">
      <w:bodyDiv w:val="1"/>
      <w:marLeft w:val="0"/>
      <w:marRight w:val="0"/>
      <w:marTop w:val="0"/>
      <w:marBottom w:val="0"/>
      <w:divBdr>
        <w:top w:val="none" w:sz="0" w:space="0" w:color="auto"/>
        <w:left w:val="none" w:sz="0" w:space="0" w:color="auto"/>
        <w:bottom w:val="none" w:sz="0" w:space="0" w:color="auto"/>
        <w:right w:val="none" w:sz="0" w:space="0" w:color="auto"/>
      </w:divBdr>
    </w:div>
    <w:div w:id="386152741">
      <w:bodyDiv w:val="1"/>
      <w:marLeft w:val="0"/>
      <w:marRight w:val="0"/>
      <w:marTop w:val="0"/>
      <w:marBottom w:val="0"/>
      <w:divBdr>
        <w:top w:val="none" w:sz="0" w:space="0" w:color="auto"/>
        <w:left w:val="none" w:sz="0" w:space="0" w:color="auto"/>
        <w:bottom w:val="none" w:sz="0" w:space="0" w:color="auto"/>
        <w:right w:val="none" w:sz="0" w:space="0" w:color="auto"/>
      </w:divBdr>
    </w:div>
    <w:div w:id="386800437">
      <w:bodyDiv w:val="1"/>
      <w:marLeft w:val="0"/>
      <w:marRight w:val="0"/>
      <w:marTop w:val="0"/>
      <w:marBottom w:val="0"/>
      <w:divBdr>
        <w:top w:val="none" w:sz="0" w:space="0" w:color="auto"/>
        <w:left w:val="none" w:sz="0" w:space="0" w:color="auto"/>
        <w:bottom w:val="none" w:sz="0" w:space="0" w:color="auto"/>
        <w:right w:val="none" w:sz="0" w:space="0" w:color="auto"/>
      </w:divBdr>
    </w:div>
    <w:div w:id="391738052">
      <w:bodyDiv w:val="1"/>
      <w:marLeft w:val="0"/>
      <w:marRight w:val="0"/>
      <w:marTop w:val="0"/>
      <w:marBottom w:val="0"/>
      <w:divBdr>
        <w:top w:val="none" w:sz="0" w:space="0" w:color="auto"/>
        <w:left w:val="none" w:sz="0" w:space="0" w:color="auto"/>
        <w:bottom w:val="none" w:sz="0" w:space="0" w:color="auto"/>
        <w:right w:val="none" w:sz="0" w:space="0" w:color="auto"/>
      </w:divBdr>
    </w:div>
    <w:div w:id="404377725">
      <w:bodyDiv w:val="1"/>
      <w:marLeft w:val="0"/>
      <w:marRight w:val="0"/>
      <w:marTop w:val="0"/>
      <w:marBottom w:val="0"/>
      <w:divBdr>
        <w:top w:val="none" w:sz="0" w:space="0" w:color="auto"/>
        <w:left w:val="none" w:sz="0" w:space="0" w:color="auto"/>
        <w:bottom w:val="none" w:sz="0" w:space="0" w:color="auto"/>
        <w:right w:val="none" w:sz="0" w:space="0" w:color="auto"/>
      </w:divBdr>
    </w:div>
    <w:div w:id="407118717">
      <w:bodyDiv w:val="1"/>
      <w:marLeft w:val="0"/>
      <w:marRight w:val="0"/>
      <w:marTop w:val="0"/>
      <w:marBottom w:val="0"/>
      <w:divBdr>
        <w:top w:val="none" w:sz="0" w:space="0" w:color="auto"/>
        <w:left w:val="none" w:sz="0" w:space="0" w:color="auto"/>
        <w:bottom w:val="none" w:sz="0" w:space="0" w:color="auto"/>
        <w:right w:val="none" w:sz="0" w:space="0" w:color="auto"/>
      </w:divBdr>
    </w:div>
    <w:div w:id="416287776">
      <w:bodyDiv w:val="1"/>
      <w:marLeft w:val="0"/>
      <w:marRight w:val="0"/>
      <w:marTop w:val="0"/>
      <w:marBottom w:val="0"/>
      <w:divBdr>
        <w:top w:val="none" w:sz="0" w:space="0" w:color="auto"/>
        <w:left w:val="none" w:sz="0" w:space="0" w:color="auto"/>
        <w:bottom w:val="none" w:sz="0" w:space="0" w:color="auto"/>
        <w:right w:val="none" w:sz="0" w:space="0" w:color="auto"/>
      </w:divBdr>
    </w:div>
    <w:div w:id="417747618">
      <w:bodyDiv w:val="1"/>
      <w:marLeft w:val="0"/>
      <w:marRight w:val="0"/>
      <w:marTop w:val="0"/>
      <w:marBottom w:val="0"/>
      <w:divBdr>
        <w:top w:val="none" w:sz="0" w:space="0" w:color="auto"/>
        <w:left w:val="none" w:sz="0" w:space="0" w:color="auto"/>
        <w:bottom w:val="none" w:sz="0" w:space="0" w:color="auto"/>
        <w:right w:val="none" w:sz="0" w:space="0" w:color="auto"/>
      </w:divBdr>
    </w:div>
    <w:div w:id="423653458">
      <w:bodyDiv w:val="1"/>
      <w:marLeft w:val="0"/>
      <w:marRight w:val="0"/>
      <w:marTop w:val="0"/>
      <w:marBottom w:val="0"/>
      <w:divBdr>
        <w:top w:val="none" w:sz="0" w:space="0" w:color="auto"/>
        <w:left w:val="none" w:sz="0" w:space="0" w:color="auto"/>
        <w:bottom w:val="none" w:sz="0" w:space="0" w:color="auto"/>
        <w:right w:val="none" w:sz="0" w:space="0" w:color="auto"/>
      </w:divBdr>
    </w:div>
    <w:div w:id="433479276">
      <w:bodyDiv w:val="1"/>
      <w:marLeft w:val="0"/>
      <w:marRight w:val="0"/>
      <w:marTop w:val="0"/>
      <w:marBottom w:val="0"/>
      <w:divBdr>
        <w:top w:val="none" w:sz="0" w:space="0" w:color="auto"/>
        <w:left w:val="none" w:sz="0" w:space="0" w:color="auto"/>
        <w:bottom w:val="none" w:sz="0" w:space="0" w:color="auto"/>
        <w:right w:val="none" w:sz="0" w:space="0" w:color="auto"/>
      </w:divBdr>
    </w:div>
    <w:div w:id="471483114">
      <w:bodyDiv w:val="1"/>
      <w:marLeft w:val="0"/>
      <w:marRight w:val="0"/>
      <w:marTop w:val="0"/>
      <w:marBottom w:val="0"/>
      <w:divBdr>
        <w:top w:val="none" w:sz="0" w:space="0" w:color="auto"/>
        <w:left w:val="none" w:sz="0" w:space="0" w:color="auto"/>
        <w:bottom w:val="none" w:sz="0" w:space="0" w:color="auto"/>
        <w:right w:val="none" w:sz="0" w:space="0" w:color="auto"/>
      </w:divBdr>
    </w:div>
    <w:div w:id="477846105">
      <w:bodyDiv w:val="1"/>
      <w:marLeft w:val="0"/>
      <w:marRight w:val="0"/>
      <w:marTop w:val="0"/>
      <w:marBottom w:val="0"/>
      <w:divBdr>
        <w:top w:val="none" w:sz="0" w:space="0" w:color="auto"/>
        <w:left w:val="none" w:sz="0" w:space="0" w:color="auto"/>
        <w:bottom w:val="none" w:sz="0" w:space="0" w:color="auto"/>
        <w:right w:val="none" w:sz="0" w:space="0" w:color="auto"/>
      </w:divBdr>
    </w:div>
    <w:div w:id="481165576">
      <w:bodyDiv w:val="1"/>
      <w:marLeft w:val="0"/>
      <w:marRight w:val="0"/>
      <w:marTop w:val="0"/>
      <w:marBottom w:val="0"/>
      <w:divBdr>
        <w:top w:val="none" w:sz="0" w:space="0" w:color="auto"/>
        <w:left w:val="none" w:sz="0" w:space="0" w:color="auto"/>
        <w:bottom w:val="none" w:sz="0" w:space="0" w:color="auto"/>
        <w:right w:val="none" w:sz="0" w:space="0" w:color="auto"/>
      </w:divBdr>
    </w:div>
    <w:div w:id="531193269">
      <w:bodyDiv w:val="1"/>
      <w:marLeft w:val="0"/>
      <w:marRight w:val="0"/>
      <w:marTop w:val="0"/>
      <w:marBottom w:val="0"/>
      <w:divBdr>
        <w:top w:val="none" w:sz="0" w:space="0" w:color="auto"/>
        <w:left w:val="none" w:sz="0" w:space="0" w:color="auto"/>
        <w:bottom w:val="none" w:sz="0" w:space="0" w:color="auto"/>
        <w:right w:val="none" w:sz="0" w:space="0" w:color="auto"/>
      </w:divBdr>
    </w:div>
    <w:div w:id="538202284">
      <w:bodyDiv w:val="1"/>
      <w:marLeft w:val="0"/>
      <w:marRight w:val="0"/>
      <w:marTop w:val="0"/>
      <w:marBottom w:val="0"/>
      <w:divBdr>
        <w:top w:val="none" w:sz="0" w:space="0" w:color="auto"/>
        <w:left w:val="none" w:sz="0" w:space="0" w:color="auto"/>
        <w:bottom w:val="none" w:sz="0" w:space="0" w:color="auto"/>
        <w:right w:val="none" w:sz="0" w:space="0" w:color="auto"/>
      </w:divBdr>
    </w:div>
    <w:div w:id="565147070">
      <w:bodyDiv w:val="1"/>
      <w:marLeft w:val="0"/>
      <w:marRight w:val="0"/>
      <w:marTop w:val="0"/>
      <w:marBottom w:val="0"/>
      <w:divBdr>
        <w:top w:val="none" w:sz="0" w:space="0" w:color="auto"/>
        <w:left w:val="none" w:sz="0" w:space="0" w:color="auto"/>
        <w:bottom w:val="none" w:sz="0" w:space="0" w:color="auto"/>
        <w:right w:val="none" w:sz="0" w:space="0" w:color="auto"/>
      </w:divBdr>
    </w:div>
    <w:div w:id="565577309">
      <w:bodyDiv w:val="1"/>
      <w:marLeft w:val="0"/>
      <w:marRight w:val="0"/>
      <w:marTop w:val="0"/>
      <w:marBottom w:val="0"/>
      <w:divBdr>
        <w:top w:val="none" w:sz="0" w:space="0" w:color="auto"/>
        <w:left w:val="none" w:sz="0" w:space="0" w:color="auto"/>
        <w:bottom w:val="none" w:sz="0" w:space="0" w:color="auto"/>
        <w:right w:val="none" w:sz="0" w:space="0" w:color="auto"/>
      </w:divBdr>
    </w:div>
    <w:div w:id="567036065">
      <w:bodyDiv w:val="1"/>
      <w:marLeft w:val="0"/>
      <w:marRight w:val="0"/>
      <w:marTop w:val="0"/>
      <w:marBottom w:val="0"/>
      <w:divBdr>
        <w:top w:val="none" w:sz="0" w:space="0" w:color="auto"/>
        <w:left w:val="none" w:sz="0" w:space="0" w:color="auto"/>
        <w:bottom w:val="none" w:sz="0" w:space="0" w:color="auto"/>
        <w:right w:val="none" w:sz="0" w:space="0" w:color="auto"/>
      </w:divBdr>
    </w:div>
    <w:div w:id="577130965">
      <w:bodyDiv w:val="1"/>
      <w:marLeft w:val="0"/>
      <w:marRight w:val="0"/>
      <w:marTop w:val="0"/>
      <w:marBottom w:val="0"/>
      <w:divBdr>
        <w:top w:val="none" w:sz="0" w:space="0" w:color="auto"/>
        <w:left w:val="none" w:sz="0" w:space="0" w:color="auto"/>
        <w:bottom w:val="none" w:sz="0" w:space="0" w:color="auto"/>
        <w:right w:val="none" w:sz="0" w:space="0" w:color="auto"/>
      </w:divBdr>
    </w:div>
    <w:div w:id="589394502">
      <w:bodyDiv w:val="1"/>
      <w:marLeft w:val="0"/>
      <w:marRight w:val="0"/>
      <w:marTop w:val="0"/>
      <w:marBottom w:val="0"/>
      <w:divBdr>
        <w:top w:val="none" w:sz="0" w:space="0" w:color="auto"/>
        <w:left w:val="none" w:sz="0" w:space="0" w:color="auto"/>
        <w:bottom w:val="none" w:sz="0" w:space="0" w:color="auto"/>
        <w:right w:val="none" w:sz="0" w:space="0" w:color="auto"/>
      </w:divBdr>
    </w:div>
    <w:div w:id="600651918">
      <w:bodyDiv w:val="1"/>
      <w:marLeft w:val="0"/>
      <w:marRight w:val="0"/>
      <w:marTop w:val="0"/>
      <w:marBottom w:val="0"/>
      <w:divBdr>
        <w:top w:val="none" w:sz="0" w:space="0" w:color="auto"/>
        <w:left w:val="none" w:sz="0" w:space="0" w:color="auto"/>
        <w:bottom w:val="none" w:sz="0" w:space="0" w:color="auto"/>
        <w:right w:val="none" w:sz="0" w:space="0" w:color="auto"/>
      </w:divBdr>
    </w:div>
    <w:div w:id="605767872">
      <w:bodyDiv w:val="1"/>
      <w:marLeft w:val="0"/>
      <w:marRight w:val="0"/>
      <w:marTop w:val="0"/>
      <w:marBottom w:val="0"/>
      <w:divBdr>
        <w:top w:val="none" w:sz="0" w:space="0" w:color="auto"/>
        <w:left w:val="none" w:sz="0" w:space="0" w:color="auto"/>
        <w:bottom w:val="none" w:sz="0" w:space="0" w:color="auto"/>
        <w:right w:val="none" w:sz="0" w:space="0" w:color="auto"/>
      </w:divBdr>
    </w:div>
    <w:div w:id="616907872">
      <w:bodyDiv w:val="1"/>
      <w:marLeft w:val="0"/>
      <w:marRight w:val="0"/>
      <w:marTop w:val="0"/>
      <w:marBottom w:val="0"/>
      <w:divBdr>
        <w:top w:val="none" w:sz="0" w:space="0" w:color="auto"/>
        <w:left w:val="none" w:sz="0" w:space="0" w:color="auto"/>
        <w:bottom w:val="none" w:sz="0" w:space="0" w:color="auto"/>
        <w:right w:val="none" w:sz="0" w:space="0" w:color="auto"/>
      </w:divBdr>
    </w:div>
    <w:div w:id="634262662">
      <w:bodyDiv w:val="1"/>
      <w:marLeft w:val="0"/>
      <w:marRight w:val="0"/>
      <w:marTop w:val="0"/>
      <w:marBottom w:val="0"/>
      <w:divBdr>
        <w:top w:val="none" w:sz="0" w:space="0" w:color="auto"/>
        <w:left w:val="none" w:sz="0" w:space="0" w:color="auto"/>
        <w:bottom w:val="none" w:sz="0" w:space="0" w:color="auto"/>
        <w:right w:val="none" w:sz="0" w:space="0" w:color="auto"/>
      </w:divBdr>
    </w:div>
    <w:div w:id="655761644">
      <w:bodyDiv w:val="1"/>
      <w:marLeft w:val="0"/>
      <w:marRight w:val="0"/>
      <w:marTop w:val="0"/>
      <w:marBottom w:val="0"/>
      <w:divBdr>
        <w:top w:val="none" w:sz="0" w:space="0" w:color="auto"/>
        <w:left w:val="none" w:sz="0" w:space="0" w:color="auto"/>
        <w:bottom w:val="none" w:sz="0" w:space="0" w:color="auto"/>
        <w:right w:val="none" w:sz="0" w:space="0" w:color="auto"/>
      </w:divBdr>
    </w:div>
    <w:div w:id="691956497">
      <w:bodyDiv w:val="1"/>
      <w:marLeft w:val="0"/>
      <w:marRight w:val="0"/>
      <w:marTop w:val="0"/>
      <w:marBottom w:val="0"/>
      <w:divBdr>
        <w:top w:val="none" w:sz="0" w:space="0" w:color="auto"/>
        <w:left w:val="none" w:sz="0" w:space="0" w:color="auto"/>
        <w:bottom w:val="none" w:sz="0" w:space="0" w:color="auto"/>
        <w:right w:val="none" w:sz="0" w:space="0" w:color="auto"/>
      </w:divBdr>
    </w:div>
    <w:div w:id="704794919">
      <w:bodyDiv w:val="1"/>
      <w:marLeft w:val="0"/>
      <w:marRight w:val="0"/>
      <w:marTop w:val="0"/>
      <w:marBottom w:val="0"/>
      <w:divBdr>
        <w:top w:val="none" w:sz="0" w:space="0" w:color="auto"/>
        <w:left w:val="none" w:sz="0" w:space="0" w:color="auto"/>
        <w:bottom w:val="none" w:sz="0" w:space="0" w:color="auto"/>
        <w:right w:val="none" w:sz="0" w:space="0" w:color="auto"/>
      </w:divBdr>
    </w:div>
    <w:div w:id="719325213">
      <w:bodyDiv w:val="1"/>
      <w:marLeft w:val="0"/>
      <w:marRight w:val="0"/>
      <w:marTop w:val="0"/>
      <w:marBottom w:val="0"/>
      <w:divBdr>
        <w:top w:val="none" w:sz="0" w:space="0" w:color="auto"/>
        <w:left w:val="none" w:sz="0" w:space="0" w:color="auto"/>
        <w:bottom w:val="none" w:sz="0" w:space="0" w:color="auto"/>
        <w:right w:val="none" w:sz="0" w:space="0" w:color="auto"/>
      </w:divBdr>
    </w:div>
    <w:div w:id="753819550">
      <w:bodyDiv w:val="1"/>
      <w:marLeft w:val="0"/>
      <w:marRight w:val="0"/>
      <w:marTop w:val="0"/>
      <w:marBottom w:val="0"/>
      <w:divBdr>
        <w:top w:val="none" w:sz="0" w:space="0" w:color="auto"/>
        <w:left w:val="none" w:sz="0" w:space="0" w:color="auto"/>
        <w:bottom w:val="none" w:sz="0" w:space="0" w:color="auto"/>
        <w:right w:val="none" w:sz="0" w:space="0" w:color="auto"/>
      </w:divBdr>
    </w:div>
    <w:div w:id="755327421">
      <w:bodyDiv w:val="1"/>
      <w:marLeft w:val="0"/>
      <w:marRight w:val="0"/>
      <w:marTop w:val="0"/>
      <w:marBottom w:val="0"/>
      <w:divBdr>
        <w:top w:val="none" w:sz="0" w:space="0" w:color="auto"/>
        <w:left w:val="none" w:sz="0" w:space="0" w:color="auto"/>
        <w:bottom w:val="none" w:sz="0" w:space="0" w:color="auto"/>
        <w:right w:val="none" w:sz="0" w:space="0" w:color="auto"/>
      </w:divBdr>
    </w:div>
    <w:div w:id="768084905">
      <w:bodyDiv w:val="1"/>
      <w:marLeft w:val="0"/>
      <w:marRight w:val="0"/>
      <w:marTop w:val="0"/>
      <w:marBottom w:val="0"/>
      <w:divBdr>
        <w:top w:val="none" w:sz="0" w:space="0" w:color="auto"/>
        <w:left w:val="none" w:sz="0" w:space="0" w:color="auto"/>
        <w:bottom w:val="none" w:sz="0" w:space="0" w:color="auto"/>
        <w:right w:val="none" w:sz="0" w:space="0" w:color="auto"/>
      </w:divBdr>
    </w:div>
    <w:div w:id="769858696">
      <w:bodyDiv w:val="1"/>
      <w:marLeft w:val="0"/>
      <w:marRight w:val="0"/>
      <w:marTop w:val="0"/>
      <w:marBottom w:val="0"/>
      <w:divBdr>
        <w:top w:val="none" w:sz="0" w:space="0" w:color="auto"/>
        <w:left w:val="none" w:sz="0" w:space="0" w:color="auto"/>
        <w:bottom w:val="none" w:sz="0" w:space="0" w:color="auto"/>
        <w:right w:val="none" w:sz="0" w:space="0" w:color="auto"/>
      </w:divBdr>
    </w:div>
    <w:div w:id="781918497">
      <w:bodyDiv w:val="1"/>
      <w:marLeft w:val="0"/>
      <w:marRight w:val="0"/>
      <w:marTop w:val="0"/>
      <w:marBottom w:val="0"/>
      <w:divBdr>
        <w:top w:val="none" w:sz="0" w:space="0" w:color="auto"/>
        <w:left w:val="none" w:sz="0" w:space="0" w:color="auto"/>
        <w:bottom w:val="none" w:sz="0" w:space="0" w:color="auto"/>
        <w:right w:val="none" w:sz="0" w:space="0" w:color="auto"/>
      </w:divBdr>
    </w:div>
    <w:div w:id="782500410">
      <w:bodyDiv w:val="1"/>
      <w:marLeft w:val="0"/>
      <w:marRight w:val="0"/>
      <w:marTop w:val="0"/>
      <w:marBottom w:val="0"/>
      <w:divBdr>
        <w:top w:val="none" w:sz="0" w:space="0" w:color="auto"/>
        <w:left w:val="none" w:sz="0" w:space="0" w:color="auto"/>
        <w:bottom w:val="none" w:sz="0" w:space="0" w:color="auto"/>
        <w:right w:val="none" w:sz="0" w:space="0" w:color="auto"/>
      </w:divBdr>
    </w:div>
    <w:div w:id="824322187">
      <w:bodyDiv w:val="1"/>
      <w:marLeft w:val="0"/>
      <w:marRight w:val="0"/>
      <w:marTop w:val="0"/>
      <w:marBottom w:val="0"/>
      <w:divBdr>
        <w:top w:val="none" w:sz="0" w:space="0" w:color="auto"/>
        <w:left w:val="none" w:sz="0" w:space="0" w:color="auto"/>
        <w:bottom w:val="none" w:sz="0" w:space="0" w:color="auto"/>
        <w:right w:val="none" w:sz="0" w:space="0" w:color="auto"/>
      </w:divBdr>
    </w:div>
    <w:div w:id="828594140">
      <w:bodyDiv w:val="1"/>
      <w:marLeft w:val="0"/>
      <w:marRight w:val="0"/>
      <w:marTop w:val="0"/>
      <w:marBottom w:val="0"/>
      <w:divBdr>
        <w:top w:val="none" w:sz="0" w:space="0" w:color="auto"/>
        <w:left w:val="none" w:sz="0" w:space="0" w:color="auto"/>
        <w:bottom w:val="none" w:sz="0" w:space="0" w:color="auto"/>
        <w:right w:val="none" w:sz="0" w:space="0" w:color="auto"/>
      </w:divBdr>
    </w:div>
    <w:div w:id="842623577">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7350">
      <w:bodyDiv w:val="1"/>
      <w:marLeft w:val="0"/>
      <w:marRight w:val="0"/>
      <w:marTop w:val="0"/>
      <w:marBottom w:val="0"/>
      <w:divBdr>
        <w:top w:val="none" w:sz="0" w:space="0" w:color="auto"/>
        <w:left w:val="none" w:sz="0" w:space="0" w:color="auto"/>
        <w:bottom w:val="none" w:sz="0" w:space="0" w:color="auto"/>
        <w:right w:val="none" w:sz="0" w:space="0" w:color="auto"/>
      </w:divBdr>
    </w:div>
    <w:div w:id="891500904">
      <w:bodyDiv w:val="1"/>
      <w:marLeft w:val="0"/>
      <w:marRight w:val="0"/>
      <w:marTop w:val="0"/>
      <w:marBottom w:val="0"/>
      <w:divBdr>
        <w:top w:val="none" w:sz="0" w:space="0" w:color="auto"/>
        <w:left w:val="none" w:sz="0" w:space="0" w:color="auto"/>
        <w:bottom w:val="none" w:sz="0" w:space="0" w:color="auto"/>
        <w:right w:val="none" w:sz="0" w:space="0" w:color="auto"/>
      </w:divBdr>
    </w:div>
    <w:div w:id="908537730">
      <w:bodyDiv w:val="1"/>
      <w:marLeft w:val="0"/>
      <w:marRight w:val="0"/>
      <w:marTop w:val="0"/>
      <w:marBottom w:val="0"/>
      <w:divBdr>
        <w:top w:val="none" w:sz="0" w:space="0" w:color="auto"/>
        <w:left w:val="none" w:sz="0" w:space="0" w:color="auto"/>
        <w:bottom w:val="none" w:sz="0" w:space="0" w:color="auto"/>
        <w:right w:val="none" w:sz="0" w:space="0" w:color="auto"/>
      </w:divBdr>
    </w:div>
    <w:div w:id="918564535">
      <w:bodyDiv w:val="1"/>
      <w:marLeft w:val="0"/>
      <w:marRight w:val="0"/>
      <w:marTop w:val="0"/>
      <w:marBottom w:val="0"/>
      <w:divBdr>
        <w:top w:val="none" w:sz="0" w:space="0" w:color="auto"/>
        <w:left w:val="none" w:sz="0" w:space="0" w:color="auto"/>
        <w:bottom w:val="none" w:sz="0" w:space="0" w:color="auto"/>
        <w:right w:val="none" w:sz="0" w:space="0" w:color="auto"/>
      </w:divBdr>
    </w:div>
    <w:div w:id="920989725">
      <w:bodyDiv w:val="1"/>
      <w:marLeft w:val="0"/>
      <w:marRight w:val="0"/>
      <w:marTop w:val="0"/>
      <w:marBottom w:val="0"/>
      <w:divBdr>
        <w:top w:val="none" w:sz="0" w:space="0" w:color="auto"/>
        <w:left w:val="none" w:sz="0" w:space="0" w:color="auto"/>
        <w:bottom w:val="none" w:sz="0" w:space="0" w:color="auto"/>
        <w:right w:val="none" w:sz="0" w:space="0" w:color="auto"/>
      </w:divBdr>
    </w:div>
    <w:div w:id="947858478">
      <w:bodyDiv w:val="1"/>
      <w:marLeft w:val="0"/>
      <w:marRight w:val="0"/>
      <w:marTop w:val="0"/>
      <w:marBottom w:val="0"/>
      <w:divBdr>
        <w:top w:val="none" w:sz="0" w:space="0" w:color="auto"/>
        <w:left w:val="none" w:sz="0" w:space="0" w:color="auto"/>
        <w:bottom w:val="none" w:sz="0" w:space="0" w:color="auto"/>
        <w:right w:val="none" w:sz="0" w:space="0" w:color="auto"/>
      </w:divBdr>
    </w:div>
    <w:div w:id="949971232">
      <w:bodyDiv w:val="1"/>
      <w:marLeft w:val="0"/>
      <w:marRight w:val="0"/>
      <w:marTop w:val="0"/>
      <w:marBottom w:val="0"/>
      <w:divBdr>
        <w:top w:val="none" w:sz="0" w:space="0" w:color="auto"/>
        <w:left w:val="none" w:sz="0" w:space="0" w:color="auto"/>
        <w:bottom w:val="none" w:sz="0" w:space="0" w:color="auto"/>
        <w:right w:val="none" w:sz="0" w:space="0" w:color="auto"/>
      </w:divBdr>
    </w:div>
    <w:div w:id="951132468">
      <w:bodyDiv w:val="1"/>
      <w:marLeft w:val="0"/>
      <w:marRight w:val="0"/>
      <w:marTop w:val="0"/>
      <w:marBottom w:val="0"/>
      <w:divBdr>
        <w:top w:val="none" w:sz="0" w:space="0" w:color="auto"/>
        <w:left w:val="none" w:sz="0" w:space="0" w:color="auto"/>
        <w:bottom w:val="none" w:sz="0" w:space="0" w:color="auto"/>
        <w:right w:val="none" w:sz="0" w:space="0" w:color="auto"/>
      </w:divBdr>
    </w:div>
    <w:div w:id="967590306">
      <w:bodyDiv w:val="1"/>
      <w:marLeft w:val="0"/>
      <w:marRight w:val="0"/>
      <w:marTop w:val="0"/>
      <w:marBottom w:val="0"/>
      <w:divBdr>
        <w:top w:val="none" w:sz="0" w:space="0" w:color="auto"/>
        <w:left w:val="none" w:sz="0" w:space="0" w:color="auto"/>
        <w:bottom w:val="none" w:sz="0" w:space="0" w:color="auto"/>
        <w:right w:val="none" w:sz="0" w:space="0" w:color="auto"/>
      </w:divBdr>
    </w:div>
    <w:div w:id="993724797">
      <w:bodyDiv w:val="1"/>
      <w:marLeft w:val="0"/>
      <w:marRight w:val="0"/>
      <w:marTop w:val="0"/>
      <w:marBottom w:val="0"/>
      <w:divBdr>
        <w:top w:val="none" w:sz="0" w:space="0" w:color="auto"/>
        <w:left w:val="none" w:sz="0" w:space="0" w:color="auto"/>
        <w:bottom w:val="none" w:sz="0" w:space="0" w:color="auto"/>
        <w:right w:val="none" w:sz="0" w:space="0" w:color="auto"/>
      </w:divBdr>
    </w:div>
    <w:div w:id="994383494">
      <w:bodyDiv w:val="1"/>
      <w:marLeft w:val="0"/>
      <w:marRight w:val="0"/>
      <w:marTop w:val="0"/>
      <w:marBottom w:val="0"/>
      <w:divBdr>
        <w:top w:val="none" w:sz="0" w:space="0" w:color="auto"/>
        <w:left w:val="none" w:sz="0" w:space="0" w:color="auto"/>
        <w:bottom w:val="none" w:sz="0" w:space="0" w:color="auto"/>
        <w:right w:val="none" w:sz="0" w:space="0" w:color="auto"/>
      </w:divBdr>
    </w:div>
    <w:div w:id="998385696">
      <w:bodyDiv w:val="1"/>
      <w:marLeft w:val="0"/>
      <w:marRight w:val="0"/>
      <w:marTop w:val="0"/>
      <w:marBottom w:val="0"/>
      <w:divBdr>
        <w:top w:val="none" w:sz="0" w:space="0" w:color="auto"/>
        <w:left w:val="none" w:sz="0" w:space="0" w:color="auto"/>
        <w:bottom w:val="none" w:sz="0" w:space="0" w:color="auto"/>
        <w:right w:val="none" w:sz="0" w:space="0" w:color="auto"/>
      </w:divBdr>
    </w:div>
    <w:div w:id="1028412966">
      <w:bodyDiv w:val="1"/>
      <w:marLeft w:val="0"/>
      <w:marRight w:val="0"/>
      <w:marTop w:val="0"/>
      <w:marBottom w:val="0"/>
      <w:divBdr>
        <w:top w:val="none" w:sz="0" w:space="0" w:color="auto"/>
        <w:left w:val="none" w:sz="0" w:space="0" w:color="auto"/>
        <w:bottom w:val="none" w:sz="0" w:space="0" w:color="auto"/>
        <w:right w:val="none" w:sz="0" w:space="0" w:color="auto"/>
      </w:divBdr>
    </w:div>
    <w:div w:id="1043213831">
      <w:bodyDiv w:val="1"/>
      <w:marLeft w:val="0"/>
      <w:marRight w:val="0"/>
      <w:marTop w:val="0"/>
      <w:marBottom w:val="0"/>
      <w:divBdr>
        <w:top w:val="none" w:sz="0" w:space="0" w:color="auto"/>
        <w:left w:val="none" w:sz="0" w:space="0" w:color="auto"/>
        <w:bottom w:val="none" w:sz="0" w:space="0" w:color="auto"/>
        <w:right w:val="none" w:sz="0" w:space="0" w:color="auto"/>
      </w:divBdr>
    </w:div>
    <w:div w:id="1048191378">
      <w:bodyDiv w:val="1"/>
      <w:marLeft w:val="0"/>
      <w:marRight w:val="0"/>
      <w:marTop w:val="0"/>
      <w:marBottom w:val="0"/>
      <w:divBdr>
        <w:top w:val="none" w:sz="0" w:space="0" w:color="auto"/>
        <w:left w:val="none" w:sz="0" w:space="0" w:color="auto"/>
        <w:bottom w:val="none" w:sz="0" w:space="0" w:color="auto"/>
        <w:right w:val="none" w:sz="0" w:space="0" w:color="auto"/>
      </w:divBdr>
    </w:div>
    <w:div w:id="1058437677">
      <w:bodyDiv w:val="1"/>
      <w:marLeft w:val="0"/>
      <w:marRight w:val="0"/>
      <w:marTop w:val="0"/>
      <w:marBottom w:val="0"/>
      <w:divBdr>
        <w:top w:val="none" w:sz="0" w:space="0" w:color="auto"/>
        <w:left w:val="none" w:sz="0" w:space="0" w:color="auto"/>
        <w:bottom w:val="none" w:sz="0" w:space="0" w:color="auto"/>
        <w:right w:val="none" w:sz="0" w:space="0" w:color="auto"/>
      </w:divBdr>
    </w:div>
    <w:div w:id="1109201669">
      <w:bodyDiv w:val="1"/>
      <w:marLeft w:val="0"/>
      <w:marRight w:val="0"/>
      <w:marTop w:val="0"/>
      <w:marBottom w:val="0"/>
      <w:divBdr>
        <w:top w:val="none" w:sz="0" w:space="0" w:color="auto"/>
        <w:left w:val="none" w:sz="0" w:space="0" w:color="auto"/>
        <w:bottom w:val="none" w:sz="0" w:space="0" w:color="auto"/>
        <w:right w:val="none" w:sz="0" w:space="0" w:color="auto"/>
      </w:divBdr>
    </w:div>
    <w:div w:id="1116215405">
      <w:bodyDiv w:val="1"/>
      <w:marLeft w:val="0"/>
      <w:marRight w:val="0"/>
      <w:marTop w:val="0"/>
      <w:marBottom w:val="0"/>
      <w:divBdr>
        <w:top w:val="none" w:sz="0" w:space="0" w:color="auto"/>
        <w:left w:val="none" w:sz="0" w:space="0" w:color="auto"/>
        <w:bottom w:val="none" w:sz="0" w:space="0" w:color="auto"/>
        <w:right w:val="none" w:sz="0" w:space="0" w:color="auto"/>
      </w:divBdr>
    </w:div>
    <w:div w:id="1174802085">
      <w:bodyDiv w:val="1"/>
      <w:marLeft w:val="0"/>
      <w:marRight w:val="0"/>
      <w:marTop w:val="0"/>
      <w:marBottom w:val="0"/>
      <w:divBdr>
        <w:top w:val="none" w:sz="0" w:space="0" w:color="auto"/>
        <w:left w:val="none" w:sz="0" w:space="0" w:color="auto"/>
        <w:bottom w:val="none" w:sz="0" w:space="0" w:color="auto"/>
        <w:right w:val="none" w:sz="0" w:space="0" w:color="auto"/>
      </w:divBdr>
    </w:div>
    <w:div w:id="1195266673">
      <w:bodyDiv w:val="1"/>
      <w:marLeft w:val="0"/>
      <w:marRight w:val="0"/>
      <w:marTop w:val="0"/>
      <w:marBottom w:val="0"/>
      <w:divBdr>
        <w:top w:val="none" w:sz="0" w:space="0" w:color="auto"/>
        <w:left w:val="none" w:sz="0" w:space="0" w:color="auto"/>
        <w:bottom w:val="none" w:sz="0" w:space="0" w:color="auto"/>
        <w:right w:val="none" w:sz="0" w:space="0" w:color="auto"/>
      </w:divBdr>
    </w:div>
    <w:div w:id="1208251913">
      <w:bodyDiv w:val="1"/>
      <w:marLeft w:val="0"/>
      <w:marRight w:val="0"/>
      <w:marTop w:val="0"/>
      <w:marBottom w:val="0"/>
      <w:divBdr>
        <w:top w:val="none" w:sz="0" w:space="0" w:color="auto"/>
        <w:left w:val="none" w:sz="0" w:space="0" w:color="auto"/>
        <w:bottom w:val="none" w:sz="0" w:space="0" w:color="auto"/>
        <w:right w:val="none" w:sz="0" w:space="0" w:color="auto"/>
      </w:divBdr>
    </w:div>
    <w:div w:id="1227297940">
      <w:bodyDiv w:val="1"/>
      <w:marLeft w:val="0"/>
      <w:marRight w:val="0"/>
      <w:marTop w:val="0"/>
      <w:marBottom w:val="0"/>
      <w:divBdr>
        <w:top w:val="none" w:sz="0" w:space="0" w:color="auto"/>
        <w:left w:val="none" w:sz="0" w:space="0" w:color="auto"/>
        <w:bottom w:val="none" w:sz="0" w:space="0" w:color="auto"/>
        <w:right w:val="none" w:sz="0" w:space="0" w:color="auto"/>
      </w:divBdr>
    </w:div>
    <w:div w:id="1234700984">
      <w:bodyDiv w:val="1"/>
      <w:marLeft w:val="0"/>
      <w:marRight w:val="0"/>
      <w:marTop w:val="0"/>
      <w:marBottom w:val="0"/>
      <w:divBdr>
        <w:top w:val="none" w:sz="0" w:space="0" w:color="auto"/>
        <w:left w:val="none" w:sz="0" w:space="0" w:color="auto"/>
        <w:bottom w:val="none" w:sz="0" w:space="0" w:color="auto"/>
        <w:right w:val="none" w:sz="0" w:space="0" w:color="auto"/>
      </w:divBdr>
    </w:div>
    <w:div w:id="1248422588">
      <w:bodyDiv w:val="1"/>
      <w:marLeft w:val="0"/>
      <w:marRight w:val="0"/>
      <w:marTop w:val="0"/>
      <w:marBottom w:val="0"/>
      <w:divBdr>
        <w:top w:val="none" w:sz="0" w:space="0" w:color="auto"/>
        <w:left w:val="none" w:sz="0" w:space="0" w:color="auto"/>
        <w:bottom w:val="none" w:sz="0" w:space="0" w:color="auto"/>
        <w:right w:val="none" w:sz="0" w:space="0" w:color="auto"/>
      </w:divBdr>
    </w:div>
    <w:div w:id="1255355548">
      <w:bodyDiv w:val="1"/>
      <w:marLeft w:val="0"/>
      <w:marRight w:val="0"/>
      <w:marTop w:val="0"/>
      <w:marBottom w:val="0"/>
      <w:divBdr>
        <w:top w:val="none" w:sz="0" w:space="0" w:color="auto"/>
        <w:left w:val="none" w:sz="0" w:space="0" w:color="auto"/>
        <w:bottom w:val="none" w:sz="0" w:space="0" w:color="auto"/>
        <w:right w:val="none" w:sz="0" w:space="0" w:color="auto"/>
      </w:divBdr>
    </w:div>
    <w:div w:id="1263759960">
      <w:bodyDiv w:val="1"/>
      <w:marLeft w:val="0"/>
      <w:marRight w:val="0"/>
      <w:marTop w:val="0"/>
      <w:marBottom w:val="0"/>
      <w:divBdr>
        <w:top w:val="none" w:sz="0" w:space="0" w:color="auto"/>
        <w:left w:val="none" w:sz="0" w:space="0" w:color="auto"/>
        <w:bottom w:val="none" w:sz="0" w:space="0" w:color="auto"/>
        <w:right w:val="none" w:sz="0" w:space="0" w:color="auto"/>
      </w:divBdr>
    </w:div>
    <w:div w:id="1348288058">
      <w:bodyDiv w:val="1"/>
      <w:marLeft w:val="0"/>
      <w:marRight w:val="0"/>
      <w:marTop w:val="0"/>
      <w:marBottom w:val="0"/>
      <w:divBdr>
        <w:top w:val="none" w:sz="0" w:space="0" w:color="auto"/>
        <w:left w:val="none" w:sz="0" w:space="0" w:color="auto"/>
        <w:bottom w:val="none" w:sz="0" w:space="0" w:color="auto"/>
        <w:right w:val="none" w:sz="0" w:space="0" w:color="auto"/>
      </w:divBdr>
    </w:div>
    <w:div w:id="1353873409">
      <w:bodyDiv w:val="1"/>
      <w:marLeft w:val="0"/>
      <w:marRight w:val="0"/>
      <w:marTop w:val="0"/>
      <w:marBottom w:val="0"/>
      <w:divBdr>
        <w:top w:val="none" w:sz="0" w:space="0" w:color="auto"/>
        <w:left w:val="none" w:sz="0" w:space="0" w:color="auto"/>
        <w:bottom w:val="none" w:sz="0" w:space="0" w:color="auto"/>
        <w:right w:val="none" w:sz="0" w:space="0" w:color="auto"/>
      </w:divBdr>
    </w:div>
    <w:div w:id="1406562146">
      <w:bodyDiv w:val="1"/>
      <w:marLeft w:val="0"/>
      <w:marRight w:val="0"/>
      <w:marTop w:val="0"/>
      <w:marBottom w:val="0"/>
      <w:divBdr>
        <w:top w:val="none" w:sz="0" w:space="0" w:color="auto"/>
        <w:left w:val="none" w:sz="0" w:space="0" w:color="auto"/>
        <w:bottom w:val="none" w:sz="0" w:space="0" w:color="auto"/>
        <w:right w:val="none" w:sz="0" w:space="0" w:color="auto"/>
      </w:divBdr>
    </w:div>
    <w:div w:id="1410955751">
      <w:bodyDiv w:val="1"/>
      <w:marLeft w:val="0"/>
      <w:marRight w:val="0"/>
      <w:marTop w:val="0"/>
      <w:marBottom w:val="0"/>
      <w:divBdr>
        <w:top w:val="none" w:sz="0" w:space="0" w:color="auto"/>
        <w:left w:val="none" w:sz="0" w:space="0" w:color="auto"/>
        <w:bottom w:val="none" w:sz="0" w:space="0" w:color="auto"/>
        <w:right w:val="none" w:sz="0" w:space="0" w:color="auto"/>
      </w:divBdr>
    </w:div>
    <w:div w:id="1424688908">
      <w:bodyDiv w:val="1"/>
      <w:marLeft w:val="0"/>
      <w:marRight w:val="0"/>
      <w:marTop w:val="0"/>
      <w:marBottom w:val="0"/>
      <w:divBdr>
        <w:top w:val="none" w:sz="0" w:space="0" w:color="auto"/>
        <w:left w:val="none" w:sz="0" w:space="0" w:color="auto"/>
        <w:bottom w:val="none" w:sz="0" w:space="0" w:color="auto"/>
        <w:right w:val="none" w:sz="0" w:space="0" w:color="auto"/>
      </w:divBdr>
    </w:div>
    <w:div w:id="1499299339">
      <w:bodyDiv w:val="1"/>
      <w:marLeft w:val="0"/>
      <w:marRight w:val="0"/>
      <w:marTop w:val="0"/>
      <w:marBottom w:val="0"/>
      <w:divBdr>
        <w:top w:val="none" w:sz="0" w:space="0" w:color="auto"/>
        <w:left w:val="none" w:sz="0" w:space="0" w:color="auto"/>
        <w:bottom w:val="none" w:sz="0" w:space="0" w:color="auto"/>
        <w:right w:val="none" w:sz="0" w:space="0" w:color="auto"/>
      </w:divBdr>
    </w:div>
    <w:div w:id="1500609357">
      <w:bodyDiv w:val="1"/>
      <w:marLeft w:val="0"/>
      <w:marRight w:val="0"/>
      <w:marTop w:val="0"/>
      <w:marBottom w:val="0"/>
      <w:divBdr>
        <w:top w:val="none" w:sz="0" w:space="0" w:color="auto"/>
        <w:left w:val="none" w:sz="0" w:space="0" w:color="auto"/>
        <w:bottom w:val="none" w:sz="0" w:space="0" w:color="auto"/>
        <w:right w:val="none" w:sz="0" w:space="0" w:color="auto"/>
      </w:divBdr>
    </w:div>
    <w:div w:id="1519855876">
      <w:bodyDiv w:val="1"/>
      <w:marLeft w:val="0"/>
      <w:marRight w:val="0"/>
      <w:marTop w:val="0"/>
      <w:marBottom w:val="0"/>
      <w:divBdr>
        <w:top w:val="none" w:sz="0" w:space="0" w:color="auto"/>
        <w:left w:val="none" w:sz="0" w:space="0" w:color="auto"/>
        <w:bottom w:val="none" w:sz="0" w:space="0" w:color="auto"/>
        <w:right w:val="none" w:sz="0" w:space="0" w:color="auto"/>
      </w:divBdr>
    </w:div>
    <w:div w:id="1585648398">
      <w:bodyDiv w:val="1"/>
      <w:marLeft w:val="0"/>
      <w:marRight w:val="0"/>
      <w:marTop w:val="0"/>
      <w:marBottom w:val="0"/>
      <w:divBdr>
        <w:top w:val="none" w:sz="0" w:space="0" w:color="auto"/>
        <w:left w:val="none" w:sz="0" w:space="0" w:color="auto"/>
        <w:bottom w:val="none" w:sz="0" w:space="0" w:color="auto"/>
        <w:right w:val="none" w:sz="0" w:space="0" w:color="auto"/>
      </w:divBdr>
    </w:div>
    <w:div w:id="1656646113">
      <w:bodyDiv w:val="1"/>
      <w:marLeft w:val="0"/>
      <w:marRight w:val="0"/>
      <w:marTop w:val="0"/>
      <w:marBottom w:val="0"/>
      <w:divBdr>
        <w:top w:val="none" w:sz="0" w:space="0" w:color="auto"/>
        <w:left w:val="none" w:sz="0" w:space="0" w:color="auto"/>
        <w:bottom w:val="none" w:sz="0" w:space="0" w:color="auto"/>
        <w:right w:val="none" w:sz="0" w:space="0" w:color="auto"/>
      </w:divBdr>
    </w:div>
    <w:div w:id="1657799687">
      <w:bodyDiv w:val="1"/>
      <w:marLeft w:val="0"/>
      <w:marRight w:val="0"/>
      <w:marTop w:val="0"/>
      <w:marBottom w:val="0"/>
      <w:divBdr>
        <w:top w:val="none" w:sz="0" w:space="0" w:color="auto"/>
        <w:left w:val="none" w:sz="0" w:space="0" w:color="auto"/>
        <w:bottom w:val="none" w:sz="0" w:space="0" w:color="auto"/>
        <w:right w:val="none" w:sz="0" w:space="0" w:color="auto"/>
      </w:divBdr>
    </w:div>
    <w:div w:id="1660038408">
      <w:bodyDiv w:val="1"/>
      <w:marLeft w:val="0"/>
      <w:marRight w:val="0"/>
      <w:marTop w:val="0"/>
      <w:marBottom w:val="0"/>
      <w:divBdr>
        <w:top w:val="none" w:sz="0" w:space="0" w:color="auto"/>
        <w:left w:val="none" w:sz="0" w:space="0" w:color="auto"/>
        <w:bottom w:val="none" w:sz="0" w:space="0" w:color="auto"/>
        <w:right w:val="none" w:sz="0" w:space="0" w:color="auto"/>
      </w:divBdr>
    </w:div>
    <w:div w:id="1660159061">
      <w:bodyDiv w:val="1"/>
      <w:marLeft w:val="0"/>
      <w:marRight w:val="0"/>
      <w:marTop w:val="0"/>
      <w:marBottom w:val="0"/>
      <w:divBdr>
        <w:top w:val="none" w:sz="0" w:space="0" w:color="auto"/>
        <w:left w:val="none" w:sz="0" w:space="0" w:color="auto"/>
        <w:bottom w:val="none" w:sz="0" w:space="0" w:color="auto"/>
        <w:right w:val="none" w:sz="0" w:space="0" w:color="auto"/>
      </w:divBdr>
    </w:div>
    <w:div w:id="1663504071">
      <w:bodyDiv w:val="1"/>
      <w:marLeft w:val="0"/>
      <w:marRight w:val="0"/>
      <w:marTop w:val="0"/>
      <w:marBottom w:val="0"/>
      <w:divBdr>
        <w:top w:val="none" w:sz="0" w:space="0" w:color="auto"/>
        <w:left w:val="none" w:sz="0" w:space="0" w:color="auto"/>
        <w:bottom w:val="none" w:sz="0" w:space="0" w:color="auto"/>
        <w:right w:val="none" w:sz="0" w:space="0" w:color="auto"/>
      </w:divBdr>
    </w:div>
    <w:div w:id="1667783657">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07027119">
      <w:bodyDiv w:val="1"/>
      <w:marLeft w:val="0"/>
      <w:marRight w:val="0"/>
      <w:marTop w:val="0"/>
      <w:marBottom w:val="0"/>
      <w:divBdr>
        <w:top w:val="none" w:sz="0" w:space="0" w:color="auto"/>
        <w:left w:val="none" w:sz="0" w:space="0" w:color="auto"/>
        <w:bottom w:val="none" w:sz="0" w:space="0" w:color="auto"/>
        <w:right w:val="none" w:sz="0" w:space="0" w:color="auto"/>
      </w:divBdr>
    </w:div>
    <w:div w:id="1716081276">
      <w:bodyDiv w:val="1"/>
      <w:marLeft w:val="0"/>
      <w:marRight w:val="0"/>
      <w:marTop w:val="0"/>
      <w:marBottom w:val="0"/>
      <w:divBdr>
        <w:top w:val="none" w:sz="0" w:space="0" w:color="auto"/>
        <w:left w:val="none" w:sz="0" w:space="0" w:color="auto"/>
        <w:bottom w:val="none" w:sz="0" w:space="0" w:color="auto"/>
        <w:right w:val="none" w:sz="0" w:space="0" w:color="auto"/>
      </w:divBdr>
    </w:div>
    <w:div w:id="1738086415">
      <w:bodyDiv w:val="1"/>
      <w:marLeft w:val="0"/>
      <w:marRight w:val="0"/>
      <w:marTop w:val="0"/>
      <w:marBottom w:val="0"/>
      <w:divBdr>
        <w:top w:val="none" w:sz="0" w:space="0" w:color="auto"/>
        <w:left w:val="none" w:sz="0" w:space="0" w:color="auto"/>
        <w:bottom w:val="none" w:sz="0" w:space="0" w:color="auto"/>
        <w:right w:val="none" w:sz="0" w:space="0" w:color="auto"/>
      </w:divBdr>
    </w:div>
    <w:div w:id="1766415916">
      <w:bodyDiv w:val="1"/>
      <w:marLeft w:val="0"/>
      <w:marRight w:val="0"/>
      <w:marTop w:val="0"/>
      <w:marBottom w:val="0"/>
      <w:divBdr>
        <w:top w:val="none" w:sz="0" w:space="0" w:color="auto"/>
        <w:left w:val="none" w:sz="0" w:space="0" w:color="auto"/>
        <w:bottom w:val="none" w:sz="0" w:space="0" w:color="auto"/>
        <w:right w:val="none" w:sz="0" w:space="0" w:color="auto"/>
      </w:divBdr>
    </w:div>
    <w:div w:id="1787120414">
      <w:bodyDiv w:val="1"/>
      <w:marLeft w:val="0"/>
      <w:marRight w:val="0"/>
      <w:marTop w:val="0"/>
      <w:marBottom w:val="0"/>
      <w:divBdr>
        <w:top w:val="none" w:sz="0" w:space="0" w:color="auto"/>
        <w:left w:val="none" w:sz="0" w:space="0" w:color="auto"/>
        <w:bottom w:val="none" w:sz="0" w:space="0" w:color="auto"/>
        <w:right w:val="none" w:sz="0" w:space="0" w:color="auto"/>
      </w:divBdr>
    </w:div>
    <w:div w:id="1799225796">
      <w:bodyDiv w:val="1"/>
      <w:marLeft w:val="0"/>
      <w:marRight w:val="0"/>
      <w:marTop w:val="0"/>
      <w:marBottom w:val="0"/>
      <w:divBdr>
        <w:top w:val="none" w:sz="0" w:space="0" w:color="auto"/>
        <w:left w:val="none" w:sz="0" w:space="0" w:color="auto"/>
        <w:bottom w:val="none" w:sz="0" w:space="0" w:color="auto"/>
        <w:right w:val="none" w:sz="0" w:space="0" w:color="auto"/>
      </w:divBdr>
    </w:div>
    <w:div w:id="1800801315">
      <w:bodyDiv w:val="1"/>
      <w:marLeft w:val="0"/>
      <w:marRight w:val="0"/>
      <w:marTop w:val="0"/>
      <w:marBottom w:val="0"/>
      <w:divBdr>
        <w:top w:val="none" w:sz="0" w:space="0" w:color="auto"/>
        <w:left w:val="none" w:sz="0" w:space="0" w:color="auto"/>
        <w:bottom w:val="none" w:sz="0" w:space="0" w:color="auto"/>
        <w:right w:val="none" w:sz="0" w:space="0" w:color="auto"/>
      </w:divBdr>
    </w:div>
    <w:div w:id="1843280586">
      <w:bodyDiv w:val="1"/>
      <w:marLeft w:val="0"/>
      <w:marRight w:val="0"/>
      <w:marTop w:val="0"/>
      <w:marBottom w:val="0"/>
      <w:divBdr>
        <w:top w:val="none" w:sz="0" w:space="0" w:color="auto"/>
        <w:left w:val="none" w:sz="0" w:space="0" w:color="auto"/>
        <w:bottom w:val="none" w:sz="0" w:space="0" w:color="auto"/>
        <w:right w:val="none" w:sz="0" w:space="0" w:color="auto"/>
      </w:divBdr>
    </w:div>
    <w:div w:id="1847746119">
      <w:bodyDiv w:val="1"/>
      <w:marLeft w:val="0"/>
      <w:marRight w:val="0"/>
      <w:marTop w:val="0"/>
      <w:marBottom w:val="0"/>
      <w:divBdr>
        <w:top w:val="none" w:sz="0" w:space="0" w:color="auto"/>
        <w:left w:val="none" w:sz="0" w:space="0" w:color="auto"/>
        <w:bottom w:val="none" w:sz="0" w:space="0" w:color="auto"/>
        <w:right w:val="none" w:sz="0" w:space="0" w:color="auto"/>
      </w:divBdr>
    </w:div>
    <w:div w:id="1856920844">
      <w:bodyDiv w:val="1"/>
      <w:marLeft w:val="0"/>
      <w:marRight w:val="0"/>
      <w:marTop w:val="0"/>
      <w:marBottom w:val="0"/>
      <w:divBdr>
        <w:top w:val="none" w:sz="0" w:space="0" w:color="auto"/>
        <w:left w:val="none" w:sz="0" w:space="0" w:color="auto"/>
        <w:bottom w:val="none" w:sz="0" w:space="0" w:color="auto"/>
        <w:right w:val="none" w:sz="0" w:space="0" w:color="auto"/>
      </w:divBdr>
    </w:div>
    <w:div w:id="1866481959">
      <w:bodyDiv w:val="1"/>
      <w:marLeft w:val="0"/>
      <w:marRight w:val="0"/>
      <w:marTop w:val="0"/>
      <w:marBottom w:val="0"/>
      <w:divBdr>
        <w:top w:val="none" w:sz="0" w:space="0" w:color="auto"/>
        <w:left w:val="none" w:sz="0" w:space="0" w:color="auto"/>
        <w:bottom w:val="none" w:sz="0" w:space="0" w:color="auto"/>
        <w:right w:val="none" w:sz="0" w:space="0" w:color="auto"/>
      </w:divBdr>
    </w:div>
    <w:div w:id="1867595724">
      <w:bodyDiv w:val="1"/>
      <w:marLeft w:val="0"/>
      <w:marRight w:val="0"/>
      <w:marTop w:val="0"/>
      <w:marBottom w:val="0"/>
      <w:divBdr>
        <w:top w:val="none" w:sz="0" w:space="0" w:color="auto"/>
        <w:left w:val="none" w:sz="0" w:space="0" w:color="auto"/>
        <w:bottom w:val="none" w:sz="0" w:space="0" w:color="auto"/>
        <w:right w:val="none" w:sz="0" w:space="0" w:color="auto"/>
      </w:divBdr>
    </w:div>
    <w:div w:id="1878930352">
      <w:bodyDiv w:val="1"/>
      <w:marLeft w:val="0"/>
      <w:marRight w:val="0"/>
      <w:marTop w:val="0"/>
      <w:marBottom w:val="0"/>
      <w:divBdr>
        <w:top w:val="none" w:sz="0" w:space="0" w:color="auto"/>
        <w:left w:val="none" w:sz="0" w:space="0" w:color="auto"/>
        <w:bottom w:val="none" w:sz="0" w:space="0" w:color="auto"/>
        <w:right w:val="none" w:sz="0" w:space="0" w:color="auto"/>
      </w:divBdr>
    </w:div>
    <w:div w:id="1881816318">
      <w:bodyDiv w:val="1"/>
      <w:marLeft w:val="0"/>
      <w:marRight w:val="0"/>
      <w:marTop w:val="0"/>
      <w:marBottom w:val="0"/>
      <w:divBdr>
        <w:top w:val="none" w:sz="0" w:space="0" w:color="auto"/>
        <w:left w:val="none" w:sz="0" w:space="0" w:color="auto"/>
        <w:bottom w:val="none" w:sz="0" w:space="0" w:color="auto"/>
        <w:right w:val="none" w:sz="0" w:space="0" w:color="auto"/>
      </w:divBdr>
    </w:div>
    <w:div w:id="1907451222">
      <w:bodyDiv w:val="1"/>
      <w:marLeft w:val="0"/>
      <w:marRight w:val="0"/>
      <w:marTop w:val="0"/>
      <w:marBottom w:val="0"/>
      <w:divBdr>
        <w:top w:val="none" w:sz="0" w:space="0" w:color="auto"/>
        <w:left w:val="none" w:sz="0" w:space="0" w:color="auto"/>
        <w:bottom w:val="none" w:sz="0" w:space="0" w:color="auto"/>
        <w:right w:val="none" w:sz="0" w:space="0" w:color="auto"/>
      </w:divBdr>
    </w:div>
    <w:div w:id="1918635368">
      <w:bodyDiv w:val="1"/>
      <w:marLeft w:val="0"/>
      <w:marRight w:val="0"/>
      <w:marTop w:val="0"/>
      <w:marBottom w:val="0"/>
      <w:divBdr>
        <w:top w:val="none" w:sz="0" w:space="0" w:color="auto"/>
        <w:left w:val="none" w:sz="0" w:space="0" w:color="auto"/>
        <w:bottom w:val="none" w:sz="0" w:space="0" w:color="auto"/>
        <w:right w:val="none" w:sz="0" w:space="0" w:color="auto"/>
      </w:divBdr>
    </w:div>
    <w:div w:id="1942103938">
      <w:bodyDiv w:val="1"/>
      <w:marLeft w:val="0"/>
      <w:marRight w:val="0"/>
      <w:marTop w:val="0"/>
      <w:marBottom w:val="0"/>
      <w:divBdr>
        <w:top w:val="none" w:sz="0" w:space="0" w:color="auto"/>
        <w:left w:val="none" w:sz="0" w:space="0" w:color="auto"/>
        <w:bottom w:val="none" w:sz="0" w:space="0" w:color="auto"/>
        <w:right w:val="none" w:sz="0" w:space="0" w:color="auto"/>
      </w:divBdr>
    </w:div>
    <w:div w:id="1942687463">
      <w:bodyDiv w:val="1"/>
      <w:marLeft w:val="0"/>
      <w:marRight w:val="0"/>
      <w:marTop w:val="0"/>
      <w:marBottom w:val="0"/>
      <w:divBdr>
        <w:top w:val="none" w:sz="0" w:space="0" w:color="auto"/>
        <w:left w:val="none" w:sz="0" w:space="0" w:color="auto"/>
        <w:bottom w:val="none" w:sz="0" w:space="0" w:color="auto"/>
        <w:right w:val="none" w:sz="0" w:space="0" w:color="auto"/>
      </w:divBdr>
    </w:div>
    <w:div w:id="1949383424">
      <w:bodyDiv w:val="1"/>
      <w:marLeft w:val="0"/>
      <w:marRight w:val="0"/>
      <w:marTop w:val="0"/>
      <w:marBottom w:val="0"/>
      <w:divBdr>
        <w:top w:val="none" w:sz="0" w:space="0" w:color="auto"/>
        <w:left w:val="none" w:sz="0" w:space="0" w:color="auto"/>
        <w:bottom w:val="none" w:sz="0" w:space="0" w:color="auto"/>
        <w:right w:val="none" w:sz="0" w:space="0" w:color="auto"/>
      </w:divBdr>
    </w:div>
    <w:div w:id="1952470018">
      <w:bodyDiv w:val="1"/>
      <w:marLeft w:val="0"/>
      <w:marRight w:val="0"/>
      <w:marTop w:val="0"/>
      <w:marBottom w:val="0"/>
      <w:divBdr>
        <w:top w:val="none" w:sz="0" w:space="0" w:color="auto"/>
        <w:left w:val="none" w:sz="0" w:space="0" w:color="auto"/>
        <w:bottom w:val="none" w:sz="0" w:space="0" w:color="auto"/>
        <w:right w:val="none" w:sz="0" w:space="0" w:color="auto"/>
      </w:divBdr>
    </w:div>
    <w:div w:id="1954896065">
      <w:bodyDiv w:val="1"/>
      <w:marLeft w:val="0"/>
      <w:marRight w:val="0"/>
      <w:marTop w:val="0"/>
      <w:marBottom w:val="0"/>
      <w:divBdr>
        <w:top w:val="none" w:sz="0" w:space="0" w:color="auto"/>
        <w:left w:val="none" w:sz="0" w:space="0" w:color="auto"/>
        <w:bottom w:val="none" w:sz="0" w:space="0" w:color="auto"/>
        <w:right w:val="none" w:sz="0" w:space="0" w:color="auto"/>
      </w:divBdr>
    </w:div>
    <w:div w:id="1981567854">
      <w:bodyDiv w:val="1"/>
      <w:marLeft w:val="0"/>
      <w:marRight w:val="0"/>
      <w:marTop w:val="0"/>
      <w:marBottom w:val="0"/>
      <w:divBdr>
        <w:top w:val="none" w:sz="0" w:space="0" w:color="auto"/>
        <w:left w:val="none" w:sz="0" w:space="0" w:color="auto"/>
        <w:bottom w:val="none" w:sz="0" w:space="0" w:color="auto"/>
        <w:right w:val="none" w:sz="0" w:space="0" w:color="auto"/>
      </w:divBdr>
    </w:div>
    <w:div w:id="1996370999">
      <w:bodyDiv w:val="1"/>
      <w:marLeft w:val="0"/>
      <w:marRight w:val="0"/>
      <w:marTop w:val="0"/>
      <w:marBottom w:val="0"/>
      <w:divBdr>
        <w:top w:val="none" w:sz="0" w:space="0" w:color="auto"/>
        <w:left w:val="none" w:sz="0" w:space="0" w:color="auto"/>
        <w:bottom w:val="none" w:sz="0" w:space="0" w:color="auto"/>
        <w:right w:val="none" w:sz="0" w:space="0" w:color="auto"/>
      </w:divBdr>
    </w:div>
    <w:div w:id="2016036338">
      <w:bodyDiv w:val="1"/>
      <w:marLeft w:val="0"/>
      <w:marRight w:val="0"/>
      <w:marTop w:val="0"/>
      <w:marBottom w:val="0"/>
      <w:divBdr>
        <w:top w:val="none" w:sz="0" w:space="0" w:color="auto"/>
        <w:left w:val="none" w:sz="0" w:space="0" w:color="auto"/>
        <w:bottom w:val="none" w:sz="0" w:space="0" w:color="auto"/>
        <w:right w:val="none" w:sz="0" w:space="0" w:color="auto"/>
      </w:divBdr>
    </w:div>
    <w:div w:id="2021662687">
      <w:bodyDiv w:val="1"/>
      <w:marLeft w:val="0"/>
      <w:marRight w:val="0"/>
      <w:marTop w:val="0"/>
      <w:marBottom w:val="0"/>
      <w:divBdr>
        <w:top w:val="none" w:sz="0" w:space="0" w:color="auto"/>
        <w:left w:val="none" w:sz="0" w:space="0" w:color="auto"/>
        <w:bottom w:val="none" w:sz="0" w:space="0" w:color="auto"/>
        <w:right w:val="none" w:sz="0" w:space="0" w:color="auto"/>
      </w:divBdr>
    </w:div>
    <w:div w:id="2034725868">
      <w:bodyDiv w:val="1"/>
      <w:marLeft w:val="0"/>
      <w:marRight w:val="0"/>
      <w:marTop w:val="0"/>
      <w:marBottom w:val="0"/>
      <w:divBdr>
        <w:top w:val="none" w:sz="0" w:space="0" w:color="auto"/>
        <w:left w:val="none" w:sz="0" w:space="0" w:color="auto"/>
        <w:bottom w:val="none" w:sz="0" w:space="0" w:color="auto"/>
        <w:right w:val="none" w:sz="0" w:space="0" w:color="auto"/>
      </w:divBdr>
    </w:div>
    <w:div w:id="2040202543">
      <w:bodyDiv w:val="1"/>
      <w:marLeft w:val="0"/>
      <w:marRight w:val="0"/>
      <w:marTop w:val="0"/>
      <w:marBottom w:val="0"/>
      <w:divBdr>
        <w:top w:val="none" w:sz="0" w:space="0" w:color="auto"/>
        <w:left w:val="none" w:sz="0" w:space="0" w:color="auto"/>
        <w:bottom w:val="none" w:sz="0" w:space="0" w:color="auto"/>
        <w:right w:val="none" w:sz="0" w:space="0" w:color="auto"/>
      </w:divBdr>
    </w:div>
    <w:div w:id="2054429143">
      <w:bodyDiv w:val="1"/>
      <w:marLeft w:val="0"/>
      <w:marRight w:val="0"/>
      <w:marTop w:val="0"/>
      <w:marBottom w:val="0"/>
      <w:divBdr>
        <w:top w:val="none" w:sz="0" w:space="0" w:color="auto"/>
        <w:left w:val="none" w:sz="0" w:space="0" w:color="auto"/>
        <w:bottom w:val="none" w:sz="0" w:space="0" w:color="auto"/>
        <w:right w:val="none" w:sz="0" w:space="0" w:color="auto"/>
      </w:divBdr>
    </w:div>
    <w:div w:id="2077512337">
      <w:bodyDiv w:val="1"/>
      <w:marLeft w:val="0"/>
      <w:marRight w:val="0"/>
      <w:marTop w:val="0"/>
      <w:marBottom w:val="0"/>
      <w:divBdr>
        <w:top w:val="none" w:sz="0" w:space="0" w:color="auto"/>
        <w:left w:val="none" w:sz="0" w:space="0" w:color="auto"/>
        <w:bottom w:val="none" w:sz="0" w:space="0" w:color="auto"/>
        <w:right w:val="none" w:sz="0" w:space="0" w:color="auto"/>
      </w:divBdr>
    </w:div>
    <w:div w:id="2083526929">
      <w:bodyDiv w:val="1"/>
      <w:marLeft w:val="0"/>
      <w:marRight w:val="0"/>
      <w:marTop w:val="0"/>
      <w:marBottom w:val="0"/>
      <w:divBdr>
        <w:top w:val="none" w:sz="0" w:space="0" w:color="auto"/>
        <w:left w:val="none" w:sz="0" w:space="0" w:color="auto"/>
        <w:bottom w:val="none" w:sz="0" w:space="0" w:color="auto"/>
        <w:right w:val="none" w:sz="0" w:space="0" w:color="auto"/>
      </w:divBdr>
    </w:div>
    <w:div w:id="2084063164">
      <w:bodyDiv w:val="1"/>
      <w:marLeft w:val="0"/>
      <w:marRight w:val="0"/>
      <w:marTop w:val="0"/>
      <w:marBottom w:val="0"/>
      <w:divBdr>
        <w:top w:val="none" w:sz="0" w:space="0" w:color="auto"/>
        <w:left w:val="none" w:sz="0" w:space="0" w:color="auto"/>
        <w:bottom w:val="none" w:sz="0" w:space="0" w:color="auto"/>
        <w:right w:val="none" w:sz="0" w:space="0" w:color="auto"/>
      </w:divBdr>
    </w:div>
    <w:div w:id="2099862673">
      <w:bodyDiv w:val="1"/>
      <w:marLeft w:val="0"/>
      <w:marRight w:val="0"/>
      <w:marTop w:val="0"/>
      <w:marBottom w:val="0"/>
      <w:divBdr>
        <w:top w:val="none" w:sz="0" w:space="0" w:color="auto"/>
        <w:left w:val="none" w:sz="0" w:space="0" w:color="auto"/>
        <w:bottom w:val="none" w:sz="0" w:space="0" w:color="auto"/>
        <w:right w:val="none" w:sz="0" w:space="0" w:color="auto"/>
      </w:divBdr>
    </w:div>
    <w:div w:id="2101215899">
      <w:bodyDiv w:val="1"/>
      <w:marLeft w:val="0"/>
      <w:marRight w:val="0"/>
      <w:marTop w:val="0"/>
      <w:marBottom w:val="0"/>
      <w:divBdr>
        <w:top w:val="none" w:sz="0" w:space="0" w:color="auto"/>
        <w:left w:val="none" w:sz="0" w:space="0" w:color="auto"/>
        <w:bottom w:val="none" w:sz="0" w:space="0" w:color="auto"/>
        <w:right w:val="none" w:sz="0" w:space="0" w:color="auto"/>
      </w:divBdr>
    </w:div>
    <w:div w:id="213682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lis.virginia.gov/admincode/title8/agency20/chapter120/section150/" TargetMode="External"/><Relationship Id="rId13" Type="http://schemas.openxmlformats.org/officeDocument/2006/relationships/hyperlink" Target="https://law.lis.virginia.gov/vacode/title54.1/chapter7/section54.1-700/" TargetMode="External"/><Relationship Id="rId18" Type="http://schemas.openxmlformats.org/officeDocument/2006/relationships/hyperlink" Target="https://law.lis.virginia.gov/admincode/title18/agency41/chapter20/section21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rtualvirginia.instructure.com/media/l5jbmclb/superintendents-memo-07217.pdf" TargetMode="External"/><Relationship Id="rId17" Type="http://schemas.openxmlformats.org/officeDocument/2006/relationships/hyperlink" Target="https://www.doe.virginia.gov/programs-services/school-operations-support-services/safety-crisis-management/internet-safety" TargetMode="External"/><Relationship Id="rId2" Type="http://schemas.openxmlformats.org/officeDocument/2006/relationships/numbering" Target="numbering.xml"/><Relationship Id="rId16" Type="http://schemas.openxmlformats.org/officeDocument/2006/relationships/hyperlink" Target="https://www.cteresource.org/career-clusters/human-services/cosmetology-ii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reader.readspeaker.com/docreader/?cid=8194&amp;lang=en_us&amp;url=https%3A%2F%2Fvirtualvirginia.instructure.com%2Fmedia%2Fpqjnma4s%2Fsuperintendents-memo-07516.pdf" TargetMode="External"/><Relationship Id="rId5" Type="http://schemas.openxmlformats.org/officeDocument/2006/relationships/webSettings" Target="webSettings.xml"/><Relationship Id="rId15" Type="http://schemas.openxmlformats.org/officeDocument/2006/relationships/hyperlink" Target="https://law.lis.virginia.gov/admincode/title18/agency41/chapter20/section220/" TargetMode="External"/><Relationship Id="rId10" Type="http://schemas.openxmlformats.org/officeDocument/2006/relationships/hyperlink" Target="https://virtualvirginia.instructure.com/media/pqjnma4s/superintendents-memo-07516.pdf" TargetMode="External"/><Relationship Id="rId19" Type="http://schemas.openxmlformats.org/officeDocument/2006/relationships/hyperlink" Target="https://provexam.com/wp-content/uploads/2025/10/VA_Prov_CIB_2025_09.27.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hyperlink" Target="https://law.lis.virginia.gov/admincode/title18/agency41/chapter20/section2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65</TotalTime>
  <Pages>9</Pages>
  <Words>11580</Words>
  <Characters>66011</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Debi</dc:creator>
  <cp:keywords/>
  <dc:description/>
  <cp:lastModifiedBy>Leanne P. Forbes (lptipton)</cp:lastModifiedBy>
  <cp:revision>15</cp:revision>
  <cp:lastPrinted>2026-03-26T12:35:00Z</cp:lastPrinted>
  <dcterms:created xsi:type="dcterms:W3CDTF">2026-04-29T19:56:00Z</dcterms:created>
  <dcterms:modified xsi:type="dcterms:W3CDTF">2026-07-01T17:58:00Z</dcterms:modified>
</cp:coreProperties>
</file>